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7B5C6FD9"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r w:rsidR="00947D20">
        <w:rPr>
          <w:rFonts w:ascii="Arial" w:eastAsia="MS Mincho" w:hAnsi="Arial" w:cs="Arial"/>
          <w:b/>
          <w:sz w:val="24"/>
          <w:szCs w:val="24"/>
          <w:lang w:eastAsia="en-GB"/>
        </w:rPr>
        <w:t>0282</w:t>
      </w:r>
    </w:p>
    <w:p w14:paraId="3B09AB51" w14:textId="2D51703A" w:rsidR="00F7620F" w:rsidRDefault="007D293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7D2932">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137FA64F"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E3C8C" w:rsidRPr="00EE3C8C">
        <w:rPr>
          <w:rFonts w:ascii="Arial" w:eastAsiaTheme="minorEastAsia" w:hAnsi="Arial" w:cs="Arial"/>
          <w:b/>
          <w:sz w:val="22"/>
          <w:szCs w:val="22"/>
          <w:lang w:eastAsia="zh-CN"/>
        </w:rPr>
        <w:t>Further considerations on coexistence for UAV</w:t>
      </w:r>
    </w:p>
    <w:p w14:paraId="77737CA4" w14:textId="0A5A3ACC"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BD52F1">
        <w:rPr>
          <w:rFonts w:ascii="Arial" w:eastAsiaTheme="minorEastAsia" w:hAnsi="Arial" w:cs="Arial"/>
          <w:b/>
          <w:sz w:val="22"/>
          <w:szCs w:val="22"/>
          <w:lang w:eastAsia="zh-CN"/>
        </w:rPr>
        <w:t>7.7.3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498E5433" w:rsidR="00333A10" w:rsidRPr="00333A10" w:rsidRDefault="00280B69" w:rsidP="002C02E4">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7B76C0">
        <w:rPr>
          <w:lang w:eastAsia="zh-CN"/>
        </w:rPr>
        <w:t>7</w:t>
      </w:r>
      <w:r w:rsidR="009C743B">
        <w:rPr>
          <w:lang w:eastAsia="zh-CN"/>
        </w:rPr>
        <w:t xml:space="preserve"> meeting,</w:t>
      </w:r>
      <w:r w:rsidR="00837FC7">
        <w:rPr>
          <w:lang w:eastAsia="zh-CN"/>
        </w:rPr>
        <w:t xml:space="preserve"> </w:t>
      </w:r>
      <w:r w:rsidR="00FA1827" w:rsidRPr="00FA1827">
        <w:rPr>
          <w:lang w:eastAsia="zh-CN"/>
        </w:rPr>
        <w:t>coexistence for UAV</w:t>
      </w:r>
      <w:r w:rsidR="00837FC7">
        <w:rPr>
          <w:lang w:eastAsia="zh-CN"/>
        </w:rPr>
        <w:t xml:space="preserve"> </w:t>
      </w:r>
      <w:r w:rsidR="00184924">
        <w:rPr>
          <w:lang w:eastAsia="zh-CN"/>
        </w:rPr>
        <w:t>w</w:t>
      </w:r>
      <w:r w:rsidR="004F6080">
        <w:rPr>
          <w:lang w:eastAsia="zh-CN"/>
        </w:rPr>
        <w:t>as</w:t>
      </w:r>
      <w:r w:rsidR="00837FC7">
        <w:rPr>
          <w:lang w:eastAsia="zh-CN"/>
        </w:rPr>
        <w:t xml:space="preserve"> discussed</w:t>
      </w:r>
      <w:r w:rsidR="00676A5F">
        <w:rPr>
          <w:lang w:val="en-US" w:eastAsia="zh-CN"/>
        </w:rPr>
        <w:t xml:space="preserve">. </w:t>
      </w:r>
      <w:r w:rsidR="00676A5F">
        <w:rPr>
          <w:lang w:eastAsia="zh-CN"/>
        </w:rPr>
        <w:t>I</w:t>
      </w:r>
      <w:r w:rsidR="009C743B" w:rsidRPr="004B07BD">
        <w:rPr>
          <w:lang w:eastAsia="zh-CN"/>
        </w:rPr>
        <w:t xml:space="preserve">n this contribution, we </w:t>
      </w:r>
      <w:r w:rsidR="00FA1827">
        <w:rPr>
          <w:lang w:eastAsia="zh-CN"/>
        </w:rPr>
        <w:t xml:space="preserve">continue </w:t>
      </w:r>
      <w:r w:rsidR="004F6080">
        <w:rPr>
          <w:lang w:eastAsia="zh-CN"/>
        </w:rPr>
        <w:t xml:space="preserve">to </w:t>
      </w:r>
      <w:r w:rsidR="00FA1827">
        <w:rPr>
          <w:lang w:eastAsia="zh-CN"/>
        </w:rPr>
        <w:t>give our technical analysis</w:t>
      </w:r>
      <w:r w:rsidR="00837FC7">
        <w:rPr>
          <w:lang w:eastAsia="zh-CN"/>
        </w:rPr>
        <w:t xml:space="preserve"> based on WF in [1]</w:t>
      </w:r>
      <w:r>
        <w:rPr>
          <w:lang w:eastAsia="zh-CN"/>
        </w:rPr>
        <w:t>.</w:t>
      </w:r>
      <w:r w:rsidR="002C02E4" w:rsidRPr="00333A10">
        <w:rPr>
          <w:lang w:eastAsia="zh-CN"/>
        </w:rPr>
        <w:t xml:space="preserve"> </w:t>
      </w: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9FA9F21" w14:textId="1B0CB08D" w:rsidR="002C02E4" w:rsidRPr="004F6080" w:rsidRDefault="00C82955" w:rsidP="002C02E4">
      <w:pPr>
        <w:rPr>
          <w:lang w:eastAsia="zh-CN"/>
        </w:rPr>
      </w:pPr>
      <w:r>
        <w:rPr>
          <w:rFonts w:hint="eastAsia"/>
          <w:lang w:eastAsia="zh-CN"/>
        </w:rPr>
        <w:t>I</w:t>
      </w:r>
      <w:r>
        <w:rPr>
          <w:lang w:eastAsia="zh-CN"/>
        </w:rPr>
        <w:t>n last meeting, there was agreement on</w:t>
      </w:r>
      <w:bookmarkStart w:id="2" w:name="OLE_LINK15"/>
      <w:bookmarkStart w:id="3" w:name="OLE_LINK16"/>
      <w:r w:rsidR="004F6080">
        <w:rPr>
          <w:lang w:eastAsia="zh-CN"/>
        </w:rPr>
        <w:t xml:space="preserve"> network layout and ISD assumption as below</w:t>
      </w:r>
      <w:r w:rsidR="00601695">
        <w:rPr>
          <w:lang w:eastAsia="zh-CN"/>
        </w:rPr>
        <w:t>.</w:t>
      </w:r>
      <w:bookmarkEnd w:id="2"/>
      <w:bookmarkEnd w:id="3"/>
    </w:p>
    <w:tbl>
      <w:tblPr>
        <w:tblStyle w:val="aff0"/>
        <w:tblW w:w="0" w:type="auto"/>
        <w:tblLook w:val="04A0" w:firstRow="1" w:lastRow="0" w:firstColumn="1" w:lastColumn="0" w:noHBand="0" w:noVBand="1"/>
      </w:tblPr>
      <w:tblGrid>
        <w:gridCol w:w="9346"/>
      </w:tblGrid>
      <w:tr w:rsidR="002C02E4" w14:paraId="68A2BFEE" w14:textId="77777777" w:rsidTr="00851D01">
        <w:tc>
          <w:tcPr>
            <w:tcW w:w="9629" w:type="dxa"/>
          </w:tcPr>
          <w:p w14:paraId="1EB7BCFC" w14:textId="77777777" w:rsidR="002C02E4" w:rsidRPr="00CC003E" w:rsidRDefault="002C02E4" w:rsidP="00851D01">
            <w:pPr>
              <w:rPr>
                <w:rFonts w:eastAsiaTheme="minorEastAsia"/>
                <w:b/>
                <w:u w:val="single"/>
                <w:lang w:val="en-US" w:eastAsia="zh-CN"/>
              </w:rPr>
            </w:pPr>
            <w:r>
              <w:rPr>
                <w:b/>
                <w:u w:val="single"/>
                <w:lang w:eastAsia="ko-KR"/>
              </w:rPr>
              <w:t xml:space="preserve">Issue </w:t>
            </w:r>
            <w:r>
              <w:rPr>
                <w:rFonts w:eastAsiaTheme="minorEastAsia"/>
                <w:b/>
                <w:u w:val="single"/>
              </w:rPr>
              <w:t>1</w:t>
            </w:r>
            <w:r>
              <w:rPr>
                <w:b/>
                <w:u w:val="single"/>
                <w:lang w:eastAsia="ko-KR"/>
              </w:rPr>
              <w:t>-</w:t>
            </w:r>
            <w:r>
              <w:rPr>
                <w:b/>
                <w:u w:val="single"/>
              </w:rPr>
              <w:t>2-2</w:t>
            </w:r>
            <w:r>
              <w:rPr>
                <w:b/>
                <w:u w:val="single"/>
                <w:lang w:eastAsia="ko-KR"/>
              </w:rPr>
              <w:t xml:space="preserve">: </w:t>
            </w:r>
            <w:r>
              <w:rPr>
                <w:b/>
                <w:u w:val="single"/>
              </w:rPr>
              <w:t>Network layout</w:t>
            </w:r>
          </w:p>
          <w:p w14:paraId="09D9DD1A" w14:textId="77777777" w:rsidR="002C02E4" w:rsidRDefault="002C02E4" w:rsidP="00851D01">
            <w:pPr>
              <w:pStyle w:val="aff2"/>
              <w:widowControl/>
              <w:numPr>
                <w:ilvl w:val="0"/>
                <w:numId w:val="24"/>
              </w:numPr>
              <w:autoSpaceDN w:val="0"/>
              <w:spacing w:before="0" w:after="120" w:line="240" w:lineRule="auto"/>
              <w:ind w:firstLineChars="0"/>
              <w:jc w:val="left"/>
              <w:rPr>
                <w:rFonts w:eastAsia="宋体"/>
              </w:rPr>
            </w:pPr>
            <w:r>
              <w:rPr>
                <w:rFonts w:eastAsia="宋体"/>
              </w:rPr>
              <w:t>Agreements:</w:t>
            </w:r>
          </w:p>
          <w:p w14:paraId="0603E1DA" w14:textId="77777777" w:rsidR="002C02E4" w:rsidRDefault="002C02E4" w:rsidP="00851D01">
            <w:pPr>
              <w:pStyle w:val="aff2"/>
              <w:widowControl/>
              <w:numPr>
                <w:ilvl w:val="1"/>
                <w:numId w:val="24"/>
              </w:numPr>
              <w:autoSpaceDN w:val="0"/>
              <w:spacing w:before="0" w:after="120" w:line="240" w:lineRule="auto"/>
              <w:ind w:firstLineChars="0"/>
              <w:jc w:val="left"/>
              <w:rPr>
                <w:bCs/>
                <w:lang w:eastAsia="ko-KR"/>
              </w:rPr>
            </w:pPr>
            <w:r>
              <w:rPr>
                <w:rFonts w:eastAsiaTheme="minorEastAsia"/>
                <w:bCs/>
              </w:rPr>
              <w:t>The center of TN and UAV network are co-located</w:t>
            </w:r>
          </w:p>
          <w:p w14:paraId="5DFC0C89" w14:textId="77777777" w:rsidR="002C02E4" w:rsidRDefault="002C02E4" w:rsidP="00851D01">
            <w:pPr>
              <w:pStyle w:val="aff2"/>
              <w:widowControl/>
              <w:numPr>
                <w:ilvl w:val="2"/>
                <w:numId w:val="24"/>
              </w:numPr>
              <w:autoSpaceDN w:val="0"/>
              <w:spacing w:before="0" w:after="120" w:line="240" w:lineRule="auto"/>
              <w:ind w:firstLineChars="0"/>
              <w:jc w:val="left"/>
              <w:rPr>
                <w:bCs/>
                <w:lang w:eastAsia="ko-KR"/>
              </w:rPr>
            </w:pPr>
            <w:r>
              <w:rPr>
                <w:rFonts w:eastAsiaTheme="minorEastAsia"/>
                <w:bCs/>
              </w:rPr>
              <w:t>For both TN and UAV, assume h</w:t>
            </w:r>
            <w:r>
              <w:rPr>
                <w:bCs/>
                <w:lang w:eastAsia="ko-KR"/>
              </w:rPr>
              <w:t>exagonal grid, 3 sectors per site with wrap around, 19 BS sites, 57 sectors</w:t>
            </w:r>
          </w:p>
          <w:p w14:paraId="349AB69F" w14:textId="77777777" w:rsidR="002C02E4" w:rsidRPr="00CC003E" w:rsidRDefault="002C02E4" w:rsidP="00851D01">
            <w:pPr>
              <w:rPr>
                <w:rFonts w:eastAsiaTheme="minorEastAsia"/>
                <w:b/>
                <w:u w:val="single"/>
              </w:rPr>
            </w:pPr>
            <w:r>
              <w:rPr>
                <w:b/>
                <w:u w:val="single"/>
                <w:lang w:eastAsia="ko-KR"/>
              </w:rPr>
              <w:t xml:space="preserve">Issue </w:t>
            </w:r>
            <w:r>
              <w:rPr>
                <w:rFonts w:eastAsiaTheme="minorEastAsia"/>
                <w:b/>
                <w:u w:val="single"/>
              </w:rPr>
              <w:t>1</w:t>
            </w:r>
            <w:r>
              <w:rPr>
                <w:b/>
                <w:u w:val="single"/>
                <w:lang w:eastAsia="ko-KR"/>
              </w:rPr>
              <w:t>-</w:t>
            </w:r>
            <w:r>
              <w:rPr>
                <w:b/>
                <w:u w:val="single"/>
              </w:rPr>
              <w:t>2-</w:t>
            </w:r>
            <w:r>
              <w:rPr>
                <w:rFonts w:eastAsiaTheme="minorEastAsia"/>
                <w:b/>
                <w:u w:val="single"/>
              </w:rPr>
              <w:t>3</w:t>
            </w:r>
            <w:r>
              <w:rPr>
                <w:b/>
                <w:u w:val="single"/>
                <w:lang w:eastAsia="ko-KR"/>
              </w:rPr>
              <w:t xml:space="preserve">: </w:t>
            </w:r>
            <w:r>
              <w:rPr>
                <w:rFonts w:eastAsiaTheme="minorEastAsia"/>
                <w:b/>
                <w:u w:val="single"/>
              </w:rPr>
              <w:t>ISD assumptions</w:t>
            </w:r>
          </w:p>
          <w:p w14:paraId="2E5CC981" w14:textId="77777777" w:rsidR="002C02E4" w:rsidRDefault="002C02E4" w:rsidP="00851D01">
            <w:pPr>
              <w:pStyle w:val="aff2"/>
              <w:widowControl/>
              <w:numPr>
                <w:ilvl w:val="0"/>
                <w:numId w:val="25"/>
              </w:numPr>
              <w:autoSpaceDN w:val="0"/>
              <w:spacing w:before="0" w:after="120" w:line="240" w:lineRule="auto"/>
              <w:ind w:left="720" w:firstLineChars="0"/>
              <w:jc w:val="left"/>
              <w:rPr>
                <w:rFonts w:eastAsia="宋体"/>
              </w:rPr>
            </w:pPr>
            <w:r>
              <w:rPr>
                <w:rFonts w:eastAsia="宋体"/>
              </w:rPr>
              <w:t>Agreements:</w:t>
            </w:r>
          </w:p>
          <w:p w14:paraId="38AB283D" w14:textId="77777777" w:rsidR="002C02E4" w:rsidRDefault="002C02E4" w:rsidP="00851D01">
            <w:pPr>
              <w:pStyle w:val="aff2"/>
              <w:widowControl/>
              <w:numPr>
                <w:ilvl w:val="1"/>
                <w:numId w:val="25"/>
              </w:numPr>
              <w:autoSpaceDN w:val="0"/>
              <w:spacing w:before="0" w:after="120" w:line="240" w:lineRule="auto"/>
              <w:ind w:left="1440" w:firstLineChars="0"/>
              <w:jc w:val="left"/>
              <w:rPr>
                <w:rFonts w:eastAsia="宋体"/>
              </w:rPr>
            </w:pPr>
            <w:r>
              <w:rPr>
                <w:rFonts w:eastAsia="宋体"/>
              </w:rPr>
              <w:t>For TN UMa, ISD=500m. For UAV, ISD = 4km as the starting point</w:t>
            </w:r>
          </w:p>
          <w:p w14:paraId="193385DA" w14:textId="77777777" w:rsidR="002C02E4" w:rsidRPr="00CC003E" w:rsidRDefault="002C02E4" w:rsidP="00851D01">
            <w:pPr>
              <w:pStyle w:val="aff2"/>
              <w:widowControl/>
              <w:numPr>
                <w:ilvl w:val="1"/>
                <w:numId w:val="25"/>
              </w:numPr>
              <w:autoSpaceDN w:val="0"/>
              <w:spacing w:before="0" w:after="120" w:line="240" w:lineRule="auto"/>
              <w:ind w:left="1440" w:firstLineChars="0"/>
              <w:jc w:val="left"/>
              <w:rPr>
                <w:rFonts w:eastAsia="宋体"/>
              </w:rPr>
            </w:pPr>
            <w:r>
              <w:t>For TN RMa, ISD=1732m. For UAV, ISD = 4km as the starting point</w:t>
            </w:r>
          </w:p>
        </w:tc>
      </w:tr>
    </w:tbl>
    <w:p w14:paraId="738615AE" w14:textId="5862736B" w:rsidR="002C02E4" w:rsidRDefault="002C02E4" w:rsidP="00146051">
      <w:pPr>
        <w:rPr>
          <w:lang w:eastAsia="zh-CN"/>
        </w:rPr>
      </w:pPr>
    </w:p>
    <w:p w14:paraId="0E638B1F" w14:textId="3B10446A" w:rsidR="000A6131" w:rsidRPr="004F6080" w:rsidRDefault="004F6080" w:rsidP="00146051">
      <w:pPr>
        <w:rPr>
          <w:lang w:eastAsia="zh-CN"/>
        </w:rPr>
      </w:pPr>
      <w:r>
        <w:rPr>
          <w:lang w:eastAsia="zh-CN"/>
        </w:rPr>
        <w:t>Below figure depicts the network layout of UAV and TN in the simulation following above agreement of ISD assumption on UAV and TN. As the ISD</w:t>
      </w:r>
      <w:r w:rsidRPr="00F039F7">
        <w:rPr>
          <w:vertAlign w:val="subscript"/>
          <w:lang w:eastAsia="zh-CN"/>
        </w:rPr>
        <w:t>UAV</w:t>
      </w:r>
      <w:r w:rsidRPr="00F039F7">
        <w:rPr>
          <w:lang w:eastAsia="zh-CN"/>
        </w:rPr>
        <w:t xml:space="preserve"> </w:t>
      </w:r>
      <w:r w:rsidR="004A7384">
        <w:rPr>
          <w:lang w:eastAsia="zh-CN"/>
        </w:rPr>
        <w:t xml:space="preserve">is larger than </w:t>
      </w:r>
      <w:r>
        <w:rPr>
          <w:lang w:eastAsia="zh-CN"/>
        </w:rPr>
        <w:t>ISD</w:t>
      </w:r>
      <w:r w:rsidR="004A7384">
        <w:rPr>
          <w:vertAlign w:val="subscript"/>
          <w:lang w:eastAsia="zh-CN"/>
        </w:rPr>
        <w:t>TN</w:t>
      </w:r>
      <w:r>
        <w:rPr>
          <w:lang w:eastAsia="zh-CN"/>
        </w:rPr>
        <w:t xml:space="preserve">, only </w:t>
      </w:r>
      <w:r w:rsidR="00C747C4">
        <w:rPr>
          <w:lang w:eastAsia="zh-CN"/>
        </w:rPr>
        <w:t>a part</w:t>
      </w:r>
      <w:r>
        <w:rPr>
          <w:lang w:eastAsia="zh-CN"/>
        </w:rPr>
        <w:t xml:space="preserve"> of UAV network</w:t>
      </w:r>
      <w:r w:rsidR="001F29DB">
        <w:rPr>
          <w:lang w:eastAsia="zh-CN"/>
        </w:rPr>
        <w:t xml:space="preserve"> </w:t>
      </w:r>
      <w:r w:rsidR="00C747C4">
        <w:rPr>
          <w:lang w:eastAsia="zh-CN"/>
        </w:rPr>
        <w:t>is</w:t>
      </w:r>
      <w:r w:rsidR="004A7384">
        <w:rPr>
          <w:lang w:eastAsia="zh-CN"/>
        </w:rPr>
        <w:t xml:space="preserve"> shown</w:t>
      </w:r>
      <w:r w:rsidR="00C747C4">
        <w:rPr>
          <w:lang w:eastAsia="zh-CN"/>
        </w:rPr>
        <w:t>,</w:t>
      </w:r>
      <w:r w:rsidR="00C747C4" w:rsidRPr="00C747C4">
        <w:rPr>
          <w:lang w:eastAsia="zh-CN"/>
        </w:rPr>
        <w:t xml:space="preserve"> </w:t>
      </w:r>
      <w:r w:rsidR="00C747C4">
        <w:rPr>
          <w:lang w:eastAsia="zh-CN"/>
        </w:rPr>
        <w:t>all 19 sites with 57 sectors of TN network are shown</w:t>
      </w:r>
      <w:r w:rsidR="00C950CE">
        <w:rPr>
          <w:lang w:eastAsia="zh-CN"/>
        </w:rPr>
        <w:t>.</w:t>
      </w:r>
    </w:p>
    <w:p w14:paraId="0198277C" w14:textId="24EF147C" w:rsidR="000A6131" w:rsidRDefault="000A6131" w:rsidP="000A6131">
      <w:pPr>
        <w:jc w:val="center"/>
        <w:rPr>
          <w:lang w:eastAsia="zh-CN"/>
        </w:rPr>
      </w:pPr>
      <w:r w:rsidRPr="00FA77D8">
        <w:rPr>
          <w:noProof/>
          <w:color w:val="FF0000"/>
          <w:lang w:val="en-US" w:eastAsia="zh-CN"/>
        </w:rPr>
        <mc:AlternateContent>
          <mc:Choice Requires="wpc">
            <w:drawing>
              <wp:inline distT="0" distB="0" distL="0" distR="0" wp14:anchorId="02F18EC6" wp14:editId="47875E45">
                <wp:extent cx="6155630" cy="3002280"/>
                <wp:effectExtent l="0" t="0" r="0" b="26670"/>
                <wp:docPr id="354" name="画布 3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 name="组合 1"/>
                        <wpg:cNvGrpSpPr/>
                        <wpg:grpSpPr>
                          <a:xfrm>
                            <a:off x="0" y="163081"/>
                            <a:ext cx="2661577" cy="2657263"/>
                            <a:chOff x="29261" y="143228"/>
                            <a:chExt cx="2958998" cy="2936374"/>
                          </a:xfrm>
                        </wpg:grpSpPr>
                        <wpg:grpSp>
                          <wpg:cNvPr id="355" name="组合 355"/>
                          <wpg:cNvGrpSpPr/>
                          <wpg:grpSpPr>
                            <a:xfrm>
                              <a:off x="914402" y="911220"/>
                              <a:ext cx="1580084" cy="1403700"/>
                              <a:chOff x="793305" y="626255"/>
                              <a:chExt cx="4071963" cy="3437808"/>
                            </a:xfrm>
                          </wpg:grpSpPr>
                          <wps:wsp>
                            <wps:cNvPr id="463" name="六边形 463"/>
                            <wps:cNvSpPr/>
                            <wps:spPr>
                              <a:xfrm>
                                <a:off x="1598685" y="830524"/>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4" name="六边形 464"/>
                            <wps:cNvSpPr/>
                            <wps:spPr>
                              <a:xfrm>
                                <a:off x="1992875" y="105480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5" name="六边形 465"/>
                            <wps:cNvSpPr/>
                            <wps:spPr>
                              <a:xfrm>
                                <a:off x="1996533" y="62625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6" name="六边形 466"/>
                            <wps:cNvSpPr/>
                            <wps:spPr>
                              <a:xfrm>
                                <a:off x="1201240" y="146371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7" name="六边形 467"/>
                            <wps:cNvSpPr/>
                            <wps:spPr>
                              <a:xfrm>
                                <a:off x="1594875" y="168782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8" name="六边形 468"/>
                            <wps:cNvSpPr/>
                            <wps:spPr>
                              <a:xfrm>
                                <a:off x="1598685" y="125928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9" name="六边形 469"/>
                            <wps:cNvSpPr/>
                            <wps:spPr>
                              <a:xfrm>
                                <a:off x="1992875" y="147498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0" name="六边形 470"/>
                            <wps:cNvSpPr/>
                            <wps:spPr>
                              <a:xfrm>
                                <a:off x="2386511" y="16991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1" name="六边形 471"/>
                            <wps:cNvSpPr/>
                            <wps:spPr>
                              <a:xfrm>
                                <a:off x="2390320" y="127055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2" name="六边形 472"/>
                            <wps:cNvSpPr/>
                            <wps:spPr>
                              <a:xfrm>
                                <a:off x="2389775" y="8380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3" name="六边形 473"/>
                            <wps:cNvSpPr/>
                            <wps:spPr>
                              <a:xfrm>
                                <a:off x="2783411" y="106211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4" name="六边形 474"/>
                            <wps:cNvSpPr/>
                            <wps:spPr>
                              <a:xfrm>
                                <a:off x="2787220" y="63357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5" name="六边形 475"/>
                            <wps:cNvSpPr/>
                            <wps:spPr>
                              <a:xfrm>
                                <a:off x="2779905" y="148961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6" name="六边形 476"/>
                            <wps:cNvSpPr/>
                            <wps:spPr>
                              <a:xfrm>
                                <a:off x="3173541" y="171372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7" name="六边形 477"/>
                            <wps:cNvSpPr/>
                            <wps:spPr>
                              <a:xfrm>
                                <a:off x="3177350" y="128518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8" name="六边形 478"/>
                            <wps:cNvSpPr/>
                            <wps:spPr>
                              <a:xfrm>
                                <a:off x="1586945" y="210935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9" name="六边形 479"/>
                            <wps:cNvSpPr/>
                            <wps:spPr>
                              <a:xfrm>
                                <a:off x="1980580" y="233347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0" name="六边形 480"/>
                            <wps:cNvSpPr/>
                            <wps:spPr>
                              <a:xfrm>
                                <a:off x="1984390" y="190492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1" name="六边形 481"/>
                            <wps:cNvSpPr/>
                            <wps:spPr>
                              <a:xfrm>
                                <a:off x="2382460" y="212259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2" name="六边形 482"/>
                            <wps:cNvSpPr/>
                            <wps:spPr>
                              <a:xfrm>
                                <a:off x="2776096" y="234670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3" name="六边形 483"/>
                            <wps:cNvSpPr/>
                            <wps:spPr>
                              <a:xfrm>
                                <a:off x="2779905" y="191816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 name="六边形 484"/>
                            <wps:cNvSpPr/>
                            <wps:spPr>
                              <a:xfrm>
                                <a:off x="3173693" y="212624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六边形 485"/>
                            <wps:cNvSpPr/>
                            <wps:spPr>
                              <a:xfrm>
                                <a:off x="3567328" y="235036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6" name="六边形 486"/>
                            <wps:cNvSpPr/>
                            <wps:spPr>
                              <a:xfrm>
                                <a:off x="3571138" y="192181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7" name="等腰三角形 487"/>
                            <wps:cNvSpPr/>
                            <wps:spPr>
                              <a:xfrm>
                                <a:off x="2068473" y="984543"/>
                                <a:ext cx="45712" cy="88543"/>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8" name="等腰三角形 488"/>
                            <wps:cNvSpPr/>
                            <wps:spPr>
                              <a:xfrm>
                                <a:off x="1659635" y="1625480"/>
                                <a:ext cx="45078"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9" name="等腰三角形 489"/>
                            <wps:cNvSpPr/>
                            <wps:spPr>
                              <a:xfrm>
                                <a:off x="2848715" y="984838"/>
                                <a:ext cx="45078"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0" name="等腰三角形 490"/>
                            <wps:cNvSpPr/>
                            <wps:spPr>
                              <a:xfrm>
                                <a:off x="2468281" y="16325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1" name="等腰三角形 491"/>
                            <wps:cNvSpPr/>
                            <wps:spPr>
                              <a:xfrm>
                                <a:off x="3245615" y="16325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2" name="等腰三角形 492"/>
                            <wps:cNvSpPr/>
                            <wps:spPr>
                              <a:xfrm>
                                <a:off x="2062351" y="2265241"/>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3" name="等腰三角形 493"/>
                            <wps:cNvSpPr/>
                            <wps:spPr>
                              <a:xfrm>
                                <a:off x="2787221" y="2227304"/>
                                <a:ext cx="153572" cy="177252"/>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4" name="等腰三角形 494"/>
                            <wps:cNvSpPr/>
                            <wps:spPr>
                              <a:xfrm>
                                <a:off x="3648321" y="2272225"/>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95" name="组合 495"/>
                            <wpg:cNvGrpSpPr/>
                            <wpg:grpSpPr>
                              <a:xfrm>
                                <a:off x="3180749" y="650243"/>
                                <a:ext cx="900430" cy="856615"/>
                                <a:chOff x="180000" y="180000"/>
                                <a:chExt cx="900430" cy="856615"/>
                              </a:xfrm>
                            </wpg:grpSpPr>
                            <wps:wsp>
                              <wps:cNvPr id="496" name="六边形 496"/>
                              <wps:cNvSpPr/>
                              <wps:spPr>
                                <a:xfrm>
                                  <a:off x="180000" y="38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7" name="六边形 497"/>
                              <wps:cNvSpPr/>
                              <wps:spPr>
                                <a:xfrm>
                                  <a:off x="573700" y="60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六边形 498"/>
                              <wps:cNvSpPr/>
                              <wps:spPr>
                                <a:xfrm>
                                  <a:off x="577510" y="180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等腰三角形 499"/>
                              <wps:cNvSpPr/>
                              <wps:spPr>
                                <a:xfrm>
                                  <a:off x="654980" y="53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00" name="组合 500"/>
                            <wpg:cNvGrpSpPr/>
                            <wpg:grpSpPr>
                              <a:xfrm>
                                <a:off x="3964838" y="1941259"/>
                                <a:ext cx="900430" cy="855981"/>
                                <a:chOff x="0" y="0"/>
                                <a:chExt cx="900430" cy="856615"/>
                              </a:xfrm>
                            </wpg:grpSpPr>
                            <wps:wsp>
                              <wps:cNvPr id="501" name="六边形 501"/>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2" name="六边形 502"/>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3" name="六边形 503"/>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4" name="等腰三角形 504"/>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05" name="组合 505"/>
                            <wpg:cNvGrpSpPr/>
                            <wpg:grpSpPr>
                              <a:xfrm>
                                <a:off x="1183189" y="2542832"/>
                                <a:ext cx="900430" cy="855981"/>
                                <a:chOff x="0" y="0"/>
                                <a:chExt cx="900430" cy="856615"/>
                              </a:xfrm>
                            </wpg:grpSpPr>
                            <wps:wsp>
                              <wps:cNvPr id="506" name="六边形 506"/>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7" name="六边形 507"/>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8" name="六边形 508"/>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9" name="等腰三角形 509"/>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10" name="组合 510"/>
                            <wpg:cNvGrpSpPr/>
                            <wpg:grpSpPr>
                              <a:xfrm>
                                <a:off x="1977181" y="2554331"/>
                                <a:ext cx="900430" cy="855981"/>
                                <a:chOff x="0" y="0"/>
                                <a:chExt cx="900430" cy="856615"/>
                              </a:xfrm>
                            </wpg:grpSpPr>
                            <wps:wsp>
                              <wps:cNvPr id="511" name="六边形 511"/>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六边形 96"/>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3" name="六边形 603"/>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4" name="等腰三角形 604"/>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05" name="组合 605"/>
                            <wpg:cNvGrpSpPr/>
                            <wpg:grpSpPr>
                              <a:xfrm>
                                <a:off x="3567328" y="1303322"/>
                                <a:ext cx="900430" cy="855981"/>
                                <a:chOff x="0" y="0"/>
                                <a:chExt cx="900430" cy="856615"/>
                              </a:xfrm>
                            </wpg:grpSpPr>
                            <wps:wsp>
                              <wps:cNvPr id="606" name="六边形 606"/>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7" name="六边形 607"/>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六边形 22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等腰三角形 225"/>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26" name="组合 226"/>
                            <wpg:cNvGrpSpPr/>
                            <wpg:grpSpPr>
                              <a:xfrm>
                                <a:off x="2773594" y="2562846"/>
                                <a:ext cx="900430" cy="855981"/>
                                <a:chOff x="0" y="0"/>
                                <a:chExt cx="900430" cy="856615"/>
                              </a:xfrm>
                            </wpg:grpSpPr>
                            <wps:wsp>
                              <wps:cNvPr id="227" name="六边形 22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六边形 22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 name="六边形 23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等腰三角形 23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36" name="组合 236"/>
                            <wpg:cNvGrpSpPr/>
                            <wpg:grpSpPr>
                              <a:xfrm>
                                <a:off x="3563518" y="2573083"/>
                                <a:ext cx="900430" cy="855343"/>
                                <a:chOff x="0" y="0"/>
                                <a:chExt cx="900430" cy="856615"/>
                              </a:xfrm>
                            </wpg:grpSpPr>
                            <wps:wsp>
                              <wps:cNvPr id="237" name="六边形 23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六边形 23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六边形 23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等腰三角形 240"/>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46" name="组合 246"/>
                            <wpg:cNvGrpSpPr/>
                            <wpg:grpSpPr>
                              <a:xfrm>
                                <a:off x="1573870" y="3190304"/>
                                <a:ext cx="900430" cy="855343"/>
                                <a:chOff x="793750" y="11430"/>
                                <a:chExt cx="900430" cy="856615"/>
                              </a:xfrm>
                            </wpg:grpSpPr>
                            <wps:wsp>
                              <wps:cNvPr id="247" name="六边形 247"/>
                              <wps:cNvSpPr/>
                              <wps:spPr>
                                <a:xfrm>
                                  <a:off x="793750" y="2159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六边形 248"/>
                              <wps:cNvSpPr/>
                              <wps:spPr>
                                <a:xfrm>
                                  <a:off x="1187450" y="4400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六边形 249"/>
                              <wps:cNvSpPr/>
                              <wps:spPr>
                                <a:xfrm>
                                  <a:off x="1191260" y="114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等腰三角形 250"/>
                              <wps:cNvSpPr/>
                              <wps:spPr>
                                <a:xfrm>
                                  <a:off x="1268730" y="36195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51" name="组合 251"/>
                            <wpg:cNvGrpSpPr/>
                            <wpg:grpSpPr>
                              <a:xfrm>
                                <a:off x="2370160" y="3199194"/>
                                <a:ext cx="900430" cy="855343"/>
                                <a:chOff x="1590040" y="20320"/>
                                <a:chExt cx="900430" cy="856615"/>
                              </a:xfrm>
                            </wpg:grpSpPr>
                            <wps:wsp>
                              <wps:cNvPr id="252" name="六边形 252"/>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六边形 253"/>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六边形 254"/>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等腰三角形 255"/>
                              <wps:cNvSpPr/>
                              <wps:spPr>
                                <a:xfrm>
                                  <a:off x="2065020" y="37084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68" name="组合 768"/>
                            <wpg:cNvGrpSpPr/>
                            <wpg:grpSpPr>
                              <a:xfrm>
                                <a:off x="3160100" y="3209354"/>
                                <a:ext cx="900430" cy="854709"/>
                                <a:chOff x="2379980" y="30480"/>
                                <a:chExt cx="900430" cy="856615"/>
                              </a:xfrm>
                            </wpg:grpSpPr>
                            <wps:wsp>
                              <wps:cNvPr id="769" name="六边形 769"/>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0" name="六边形 770"/>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1" name="六边形 771"/>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2" name="等腰三角形 772"/>
                              <wps:cNvSpPr/>
                              <wps:spPr>
                                <a:xfrm>
                                  <a:off x="2854960" y="38100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73" name="组合 773"/>
                            <wpg:cNvGrpSpPr/>
                            <wpg:grpSpPr>
                              <a:xfrm>
                                <a:off x="793305" y="1897847"/>
                                <a:ext cx="900430" cy="855343"/>
                                <a:chOff x="0" y="0"/>
                                <a:chExt cx="900430" cy="856615"/>
                              </a:xfrm>
                            </wpg:grpSpPr>
                            <wps:wsp>
                              <wps:cNvPr id="774" name="六边形 774"/>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5" name="六边形 775"/>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6" name="六边形 776"/>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8" name="等腰三角形 778"/>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652" name="六边形 652"/>
                          <wps:cNvSpPr/>
                          <wps:spPr>
                            <a:xfrm>
                              <a:off x="29261" y="881913"/>
                              <a:ext cx="1656808" cy="146845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3" name="六边形 653"/>
                          <wps:cNvSpPr/>
                          <wps:spPr>
                            <a:xfrm>
                              <a:off x="1331664" y="1611418"/>
                              <a:ext cx="1656595" cy="1468184"/>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4" name="六边形 654"/>
                          <wps:cNvSpPr/>
                          <wps:spPr>
                            <a:xfrm>
                              <a:off x="1325527" y="143228"/>
                              <a:ext cx="1656595" cy="1468184"/>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5" name="等腰三角形 655"/>
                          <wps:cNvSpPr/>
                          <wps:spPr>
                            <a:xfrm>
                              <a:off x="1574028" y="1534689"/>
                              <a:ext cx="226274" cy="144053"/>
                            </a:xfrm>
                            <a:prstGeom prst="triangl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58" name="图片 358"/>
                            <pic:cNvPicPr>
                              <a:picLocks noChangeAspect="1"/>
                            </pic:cNvPicPr>
                          </pic:nvPicPr>
                          <pic:blipFill>
                            <a:blip r:embed="rId8"/>
                            <a:stretch>
                              <a:fillRect/>
                            </a:stretch>
                          </pic:blipFill>
                          <pic:spPr>
                            <a:xfrm>
                              <a:off x="213602" y="1537183"/>
                              <a:ext cx="155815" cy="155815"/>
                            </a:xfrm>
                            <a:prstGeom prst="rect">
                              <a:avLst/>
                            </a:prstGeom>
                          </pic:spPr>
                        </pic:pic>
                        <pic:pic xmlns:pic="http://schemas.openxmlformats.org/drawingml/2006/picture">
                          <pic:nvPicPr>
                            <pic:cNvPr id="661" name="图片 661"/>
                            <pic:cNvPicPr/>
                          </pic:nvPicPr>
                          <pic:blipFill>
                            <a:blip r:embed="rId8"/>
                            <a:stretch>
                              <a:fillRect/>
                            </a:stretch>
                          </pic:blipFill>
                          <pic:spPr>
                            <a:xfrm>
                              <a:off x="2244950" y="2644916"/>
                              <a:ext cx="155575" cy="155575"/>
                            </a:xfrm>
                            <a:prstGeom prst="rect">
                              <a:avLst/>
                            </a:prstGeom>
                          </pic:spPr>
                        </pic:pic>
                        <pic:pic xmlns:pic="http://schemas.openxmlformats.org/drawingml/2006/picture">
                          <pic:nvPicPr>
                            <pic:cNvPr id="97" name="图片 97"/>
                            <pic:cNvPicPr/>
                          </pic:nvPicPr>
                          <pic:blipFill>
                            <a:blip r:embed="rId8"/>
                            <a:stretch>
                              <a:fillRect/>
                            </a:stretch>
                          </pic:blipFill>
                          <pic:spPr>
                            <a:xfrm>
                              <a:off x="2264832" y="973699"/>
                              <a:ext cx="155575" cy="155575"/>
                            </a:xfrm>
                            <a:prstGeom prst="rect">
                              <a:avLst/>
                            </a:prstGeom>
                          </pic:spPr>
                        </pic:pic>
                      </wpg:wgp>
                      <wpg:wgp>
                        <wpg:cNvPr id="560" name="组合 560"/>
                        <wpg:cNvGrpSpPr/>
                        <wpg:grpSpPr>
                          <a:xfrm>
                            <a:off x="2691994" y="0"/>
                            <a:ext cx="3320548" cy="3002279"/>
                            <a:chOff x="0" y="0"/>
                            <a:chExt cx="4617660" cy="4282871"/>
                          </a:xfrm>
                        </wpg:grpSpPr>
                        <wpg:grpSp>
                          <wpg:cNvPr id="561" name="组合 561"/>
                          <wpg:cNvGrpSpPr/>
                          <wpg:grpSpPr>
                            <a:xfrm>
                              <a:off x="816525" y="694009"/>
                              <a:ext cx="3112580" cy="2896592"/>
                              <a:chOff x="816524" y="694008"/>
                              <a:chExt cx="4071963" cy="3437804"/>
                            </a:xfrm>
                          </wpg:grpSpPr>
                          <wps:wsp>
                            <wps:cNvPr id="747" name="六边形 747"/>
                            <wps:cNvSpPr/>
                            <wps:spPr>
                              <a:xfrm>
                                <a:off x="1621904" y="898277"/>
                                <a:ext cx="503630" cy="428756"/>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8" name="六边形 748"/>
                            <wps:cNvSpPr/>
                            <wps:spPr>
                              <a:xfrm>
                                <a:off x="2016095" y="1122552"/>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9" name="六边形 749"/>
                            <wps:cNvSpPr/>
                            <wps:spPr>
                              <a:xfrm>
                                <a:off x="2019752" y="694008"/>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0" name="六边形 750"/>
                            <wps:cNvSpPr/>
                            <wps:spPr>
                              <a:xfrm>
                                <a:off x="1224459" y="1531465"/>
                                <a:ext cx="503474"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1" name="六边形 751"/>
                            <wps:cNvSpPr/>
                            <wps:spPr>
                              <a:xfrm>
                                <a:off x="1618093" y="1755578"/>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2" name="六边形 752"/>
                            <wps:cNvSpPr/>
                            <wps:spPr>
                              <a:xfrm>
                                <a:off x="1621904" y="1327034"/>
                                <a:ext cx="503474"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3" name="六边形 753"/>
                            <wps:cNvSpPr/>
                            <wps:spPr>
                              <a:xfrm>
                                <a:off x="2016095" y="1542743"/>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4" name="六边形 754"/>
                            <wps:cNvSpPr/>
                            <wps:spPr>
                              <a:xfrm>
                                <a:off x="2409731" y="1766854"/>
                                <a:ext cx="503474"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5" name="六边形 755"/>
                            <wps:cNvSpPr/>
                            <wps:spPr>
                              <a:xfrm>
                                <a:off x="2413540" y="1338308"/>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6" name="六边形 756"/>
                            <wps:cNvSpPr/>
                            <wps:spPr>
                              <a:xfrm>
                                <a:off x="2412993" y="905755"/>
                                <a:ext cx="503474"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7" name="六边形 757"/>
                            <wps:cNvSpPr/>
                            <wps:spPr>
                              <a:xfrm>
                                <a:off x="2806632" y="1129868"/>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8" name="六边形 758"/>
                            <wps:cNvSpPr/>
                            <wps:spPr>
                              <a:xfrm>
                                <a:off x="2810440" y="701324"/>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9" name="六边形 759"/>
                            <wps:cNvSpPr/>
                            <wps:spPr>
                              <a:xfrm>
                                <a:off x="2803124" y="1557367"/>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0" name="六边形 760"/>
                            <wps:cNvSpPr/>
                            <wps:spPr>
                              <a:xfrm>
                                <a:off x="3196760" y="1781481"/>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1" name="六边形 761"/>
                            <wps:cNvSpPr/>
                            <wps:spPr>
                              <a:xfrm>
                                <a:off x="3200568" y="1352936"/>
                                <a:ext cx="503474"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2" name="六边形 762"/>
                            <wps:cNvSpPr/>
                            <wps:spPr>
                              <a:xfrm>
                                <a:off x="1610165" y="2177113"/>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3" name="六边形 763"/>
                            <wps:cNvSpPr/>
                            <wps:spPr>
                              <a:xfrm>
                                <a:off x="2003800" y="2401226"/>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4" name="六边形 764"/>
                            <wps:cNvSpPr/>
                            <wps:spPr>
                              <a:xfrm>
                                <a:off x="2007608" y="1972679"/>
                                <a:ext cx="503474"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5" name="六边形 765"/>
                            <wps:cNvSpPr/>
                            <wps:spPr>
                              <a:xfrm>
                                <a:off x="2405679" y="2190346"/>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6" name="六边形 766"/>
                            <wps:cNvSpPr/>
                            <wps:spPr>
                              <a:xfrm>
                                <a:off x="2799317" y="2414459"/>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7" name="六边形 767"/>
                            <wps:cNvSpPr/>
                            <wps:spPr>
                              <a:xfrm>
                                <a:off x="2803124" y="1985915"/>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7" name="六边形 777"/>
                            <wps:cNvSpPr/>
                            <wps:spPr>
                              <a:xfrm>
                                <a:off x="3196913" y="2194003"/>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9" name="六边形 779"/>
                            <wps:cNvSpPr/>
                            <wps:spPr>
                              <a:xfrm>
                                <a:off x="3590547" y="2418115"/>
                                <a:ext cx="503472"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0" name="六边形 780"/>
                            <wps:cNvSpPr/>
                            <wps:spPr>
                              <a:xfrm>
                                <a:off x="3594356" y="1989572"/>
                                <a:ext cx="503472" cy="42854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1" name="等腰三角形 781"/>
                            <wps:cNvSpPr/>
                            <wps:spPr>
                              <a:xfrm>
                                <a:off x="2091693" y="1052296"/>
                                <a:ext cx="45711" cy="88545"/>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2" name="等腰三角形 782"/>
                            <wps:cNvSpPr/>
                            <wps:spPr>
                              <a:xfrm>
                                <a:off x="1682853" y="1693234"/>
                                <a:ext cx="45080"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3" name="等腰三角形 783"/>
                            <wps:cNvSpPr/>
                            <wps:spPr>
                              <a:xfrm>
                                <a:off x="2871934" y="1052591"/>
                                <a:ext cx="45078"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4" name="等腰三角形 784"/>
                            <wps:cNvSpPr/>
                            <wps:spPr>
                              <a:xfrm>
                                <a:off x="2491499" y="1700352"/>
                                <a:ext cx="45078" cy="88247"/>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5" name="等腰三角形 785"/>
                            <wps:cNvSpPr/>
                            <wps:spPr>
                              <a:xfrm>
                                <a:off x="3268836" y="1700352"/>
                                <a:ext cx="45078" cy="88247"/>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6" name="等腰三角形 786"/>
                            <wps:cNvSpPr/>
                            <wps:spPr>
                              <a:xfrm>
                                <a:off x="2085571" y="2332993"/>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7" name="等腰三角形 787"/>
                            <wps:cNvSpPr/>
                            <wps:spPr>
                              <a:xfrm>
                                <a:off x="2810440" y="2295058"/>
                                <a:ext cx="153571" cy="177252"/>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8" name="等腰三角形 788"/>
                            <wps:cNvSpPr/>
                            <wps:spPr>
                              <a:xfrm>
                                <a:off x="3671538" y="2339977"/>
                                <a:ext cx="45080"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789" name="组合 789"/>
                            <wpg:cNvGrpSpPr/>
                            <wpg:grpSpPr>
                              <a:xfrm>
                                <a:off x="3203968" y="717997"/>
                                <a:ext cx="900430" cy="856614"/>
                                <a:chOff x="3203969" y="717996"/>
                                <a:chExt cx="900430" cy="856615"/>
                              </a:xfrm>
                            </wpg:grpSpPr>
                            <wps:wsp>
                              <wps:cNvPr id="840" name="六边形 840"/>
                              <wps:cNvSpPr/>
                              <wps:spPr>
                                <a:xfrm>
                                  <a:off x="3203969" y="922464"/>
                                  <a:ext cx="502919"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1" name="六边形 841"/>
                              <wps:cNvSpPr/>
                              <wps:spPr>
                                <a:xfrm>
                                  <a:off x="3597669" y="1146620"/>
                                  <a:ext cx="502919"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2" name="六边形 842"/>
                              <wps:cNvSpPr/>
                              <wps:spPr>
                                <a:xfrm>
                                  <a:off x="3601482" y="717996"/>
                                  <a:ext cx="502917"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3" name="等腰三角形 843"/>
                              <wps:cNvSpPr/>
                              <wps:spPr>
                                <a:xfrm>
                                  <a:off x="3678950" y="1068515"/>
                                  <a:ext cx="44450" cy="87631"/>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0" name="组合 790"/>
                            <wpg:cNvGrpSpPr/>
                            <wpg:grpSpPr>
                              <a:xfrm>
                                <a:off x="3988057" y="2009009"/>
                                <a:ext cx="900430" cy="855981"/>
                                <a:chOff x="3988057" y="2009011"/>
                                <a:chExt cx="900430" cy="856615"/>
                              </a:xfrm>
                            </wpg:grpSpPr>
                            <wps:wsp>
                              <wps:cNvPr id="836" name="六边形 836"/>
                              <wps:cNvSpPr/>
                              <wps:spPr>
                                <a:xfrm>
                                  <a:off x="3988057" y="2213482"/>
                                  <a:ext cx="502917"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7" name="六边形 837"/>
                              <wps:cNvSpPr/>
                              <wps:spPr>
                                <a:xfrm>
                                  <a:off x="4381757" y="2437637"/>
                                  <a:ext cx="502917"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8" name="六边形 838"/>
                              <wps:cNvSpPr/>
                              <wps:spPr>
                                <a:xfrm>
                                  <a:off x="4385568" y="2009011"/>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9" name="等腰三角形 839"/>
                              <wps:cNvSpPr/>
                              <wps:spPr>
                                <a:xfrm>
                                  <a:off x="4463038" y="2359530"/>
                                  <a:ext cx="44448"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1" name="组合 791"/>
                            <wpg:cNvGrpSpPr/>
                            <wpg:grpSpPr>
                              <a:xfrm>
                                <a:off x="1206408" y="2610584"/>
                                <a:ext cx="900430" cy="855981"/>
                                <a:chOff x="1206408" y="2610584"/>
                                <a:chExt cx="900430" cy="856615"/>
                              </a:xfrm>
                            </wpg:grpSpPr>
                            <wps:wsp>
                              <wps:cNvPr id="832" name="六边形 832"/>
                              <wps:cNvSpPr/>
                              <wps:spPr>
                                <a:xfrm>
                                  <a:off x="1206408" y="281505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3" name="六边形 833"/>
                              <wps:cNvSpPr/>
                              <wps:spPr>
                                <a:xfrm>
                                  <a:off x="1600108" y="3039210"/>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4" name="六边形 834"/>
                              <wps:cNvSpPr/>
                              <wps:spPr>
                                <a:xfrm>
                                  <a:off x="1603919" y="261058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5" name="等腰三角形 835"/>
                              <wps:cNvSpPr/>
                              <wps:spPr>
                                <a:xfrm>
                                  <a:off x="1681389" y="2961103"/>
                                  <a:ext cx="44450" cy="8762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2" name="组合 792"/>
                            <wpg:cNvGrpSpPr/>
                            <wpg:grpSpPr>
                              <a:xfrm>
                                <a:off x="2000398" y="2622083"/>
                                <a:ext cx="900430" cy="855981"/>
                                <a:chOff x="2000399" y="2622083"/>
                                <a:chExt cx="900430" cy="856615"/>
                              </a:xfrm>
                            </wpg:grpSpPr>
                            <wps:wsp>
                              <wps:cNvPr id="828" name="六边形 828"/>
                              <wps:cNvSpPr/>
                              <wps:spPr>
                                <a:xfrm>
                                  <a:off x="2000399" y="2826554"/>
                                  <a:ext cx="502919" cy="427987"/>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9" name="六边形 829"/>
                              <wps:cNvSpPr/>
                              <wps:spPr>
                                <a:xfrm>
                                  <a:off x="2394099" y="305070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0" name="六边形 830"/>
                              <wps:cNvSpPr/>
                              <wps:spPr>
                                <a:xfrm>
                                  <a:off x="2397912" y="2622083"/>
                                  <a:ext cx="502917" cy="427987"/>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1" name="等腰三角形 831"/>
                              <wps:cNvSpPr/>
                              <wps:spPr>
                                <a:xfrm>
                                  <a:off x="2475381" y="2972600"/>
                                  <a:ext cx="44448" cy="8762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3" name="组合 793"/>
                            <wpg:cNvGrpSpPr/>
                            <wpg:grpSpPr>
                              <a:xfrm>
                                <a:off x="3590547" y="1371076"/>
                                <a:ext cx="900428" cy="855981"/>
                                <a:chOff x="3590546" y="1371076"/>
                                <a:chExt cx="900430" cy="856615"/>
                              </a:xfrm>
                            </wpg:grpSpPr>
                            <wps:wsp>
                              <wps:cNvPr id="824" name="六边形 824"/>
                              <wps:cNvSpPr/>
                              <wps:spPr>
                                <a:xfrm>
                                  <a:off x="3590546" y="1575547"/>
                                  <a:ext cx="502918"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5" name="六边形 825"/>
                              <wps:cNvSpPr/>
                              <wps:spPr>
                                <a:xfrm>
                                  <a:off x="3984246" y="1799702"/>
                                  <a:ext cx="502918"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6" name="六边形 826"/>
                              <wps:cNvSpPr/>
                              <wps:spPr>
                                <a:xfrm>
                                  <a:off x="3988058" y="1371076"/>
                                  <a:ext cx="502918"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7" name="等腰三角形 827"/>
                              <wps:cNvSpPr/>
                              <wps:spPr>
                                <a:xfrm>
                                  <a:off x="4065528" y="1721595"/>
                                  <a:ext cx="44448"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4" name="组合 794"/>
                            <wpg:cNvGrpSpPr/>
                            <wpg:grpSpPr>
                              <a:xfrm>
                                <a:off x="2796813" y="2630598"/>
                                <a:ext cx="900428" cy="855981"/>
                                <a:chOff x="2796813" y="2630599"/>
                                <a:chExt cx="900430" cy="856615"/>
                              </a:xfrm>
                            </wpg:grpSpPr>
                            <wps:wsp>
                              <wps:cNvPr id="820" name="六边形 820"/>
                              <wps:cNvSpPr/>
                              <wps:spPr>
                                <a:xfrm>
                                  <a:off x="2796813" y="2835070"/>
                                  <a:ext cx="502918"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1" name="六边形 821"/>
                              <wps:cNvSpPr/>
                              <wps:spPr>
                                <a:xfrm>
                                  <a:off x="3190512" y="3059225"/>
                                  <a:ext cx="502920"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2" name="六边形 822"/>
                              <wps:cNvSpPr/>
                              <wps:spPr>
                                <a:xfrm>
                                  <a:off x="3194325" y="2630599"/>
                                  <a:ext cx="502918"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3" name="等腰三角形 823"/>
                              <wps:cNvSpPr/>
                              <wps:spPr>
                                <a:xfrm>
                                  <a:off x="3271795" y="2981118"/>
                                  <a:ext cx="44448" cy="8762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5" name="组合 795"/>
                            <wpg:cNvGrpSpPr/>
                            <wpg:grpSpPr>
                              <a:xfrm>
                                <a:off x="3586737" y="2640829"/>
                                <a:ext cx="900430" cy="855343"/>
                                <a:chOff x="3586737" y="2640832"/>
                                <a:chExt cx="900430" cy="856615"/>
                              </a:xfrm>
                            </wpg:grpSpPr>
                            <wps:wsp>
                              <wps:cNvPr id="816" name="六边形 816"/>
                              <wps:cNvSpPr/>
                              <wps:spPr>
                                <a:xfrm>
                                  <a:off x="3586737" y="2845303"/>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7" name="六边形 817"/>
                              <wps:cNvSpPr/>
                              <wps:spPr>
                                <a:xfrm>
                                  <a:off x="3980437" y="3069457"/>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8" name="六边形 818"/>
                              <wps:cNvSpPr/>
                              <wps:spPr>
                                <a:xfrm>
                                  <a:off x="3984248" y="2640832"/>
                                  <a:ext cx="502919"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9" name="等腰三角形 819"/>
                              <wps:cNvSpPr/>
                              <wps:spPr>
                                <a:xfrm>
                                  <a:off x="4061718" y="2991353"/>
                                  <a:ext cx="44450" cy="87632"/>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6" name="组合 796"/>
                            <wpg:cNvGrpSpPr/>
                            <wpg:grpSpPr>
                              <a:xfrm>
                                <a:off x="1597090" y="3258054"/>
                                <a:ext cx="900430" cy="855341"/>
                                <a:chOff x="1597089" y="3258054"/>
                                <a:chExt cx="900430" cy="856615"/>
                              </a:xfrm>
                            </wpg:grpSpPr>
                            <wps:wsp>
                              <wps:cNvPr id="812" name="六边形 812"/>
                              <wps:cNvSpPr/>
                              <wps:spPr>
                                <a:xfrm>
                                  <a:off x="1597089" y="3462523"/>
                                  <a:ext cx="502917" cy="42799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3" name="六边形 813"/>
                              <wps:cNvSpPr/>
                              <wps:spPr>
                                <a:xfrm>
                                  <a:off x="1990789" y="3686679"/>
                                  <a:ext cx="502917"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4" name="六边形 814"/>
                              <wps:cNvSpPr/>
                              <wps:spPr>
                                <a:xfrm>
                                  <a:off x="1994600" y="3258054"/>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5" name="等腰三角形 815"/>
                              <wps:cNvSpPr/>
                              <wps:spPr>
                                <a:xfrm>
                                  <a:off x="2072070" y="3608576"/>
                                  <a:ext cx="44448"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7" name="组合 797"/>
                            <wpg:cNvGrpSpPr/>
                            <wpg:grpSpPr>
                              <a:xfrm>
                                <a:off x="2393379" y="3266942"/>
                                <a:ext cx="900430" cy="855341"/>
                                <a:chOff x="2393379" y="3266942"/>
                                <a:chExt cx="900430" cy="856615"/>
                              </a:xfrm>
                            </wpg:grpSpPr>
                            <wps:wsp>
                              <wps:cNvPr id="808" name="六边形 808"/>
                              <wps:cNvSpPr/>
                              <wps:spPr>
                                <a:xfrm>
                                  <a:off x="2393379" y="3471411"/>
                                  <a:ext cx="502919" cy="427992"/>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9" name="六边形 809"/>
                              <wps:cNvSpPr/>
                              <wps:spPr>
                                <a:xfrm>
                                  <a:off x="2787079" y="3695567"/>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0" name="六边形 810"/>
                              <wps:cNvSpPr/>
                              <wps:spPr>
                                <a:xfrm>
                                  <a:off x="2790890" y="3266942"/>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1" name="等腰三角形 811"/>
                              <wps:cNvSpPr/>
                              <wps:spPr>
                                <a:xfrm>
                                  <a:off x="2868360" y="3617464"/>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8" name="组合 798"/>
                            <wpg:cNvGrpSpPr/>
                            <wpg:grpSpPr>
                              <a:xfrm>
                                <a:off x="3183318" y="3277102"/>
                                <a:ext cx="900430" cy="854710"/>
                                <a:chOff x="3183318" y="3277106"/>
                                <a:chExt cx="900430" cy="856615"/>
                              </a:xfrm>
                            </wpg:grpSpPr>
                            <wps:wsp>
                              <wps:cNvPr id="804" name="六边形 804"/>
                              <wps:cNvSpPr/>
                              <wps:spPr>
                                <a:xfrm>
                                  <a:off x="3183318" y="348157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5" name="六边形 805"/>
                              <wps:cNvSpPr/>
                              <wps:spPr>
                                <a:xfrm>
                                  <a:off x="3577018" y="3705730"/>
                                  <a:ext cx="502917"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6" name="六边形 806"/>
                              <wps:cNvSpPr/>
                              <wps:spPr>
                                <a:xfrm>
                                  <a:off x="3580829" y="3277106"/>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7" name="等腰三角形 807"/>
                              <wps:cNvSpPr/>
                              <wps:spPr>
                                <a:xfrm>
                                  <a:off x="3658299" y="3627625"/>
                                  <a:ext cx="44450" cy="87627"/>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99" name="组合 799"/>
                            <wpg:cNvGrpSpPr/>
                            <wpg:grpSpPr>
                              <a:xfrm>
                                <a:off x="816524" y="1965595"/>
                                <a:ext cx="900430" cy="855343"/>
                                <a:chOff x="816524" y="1965596"/>
                                <a:chExt cx="900430" cy="856615"/>
                              </a:xfrm>
                            </wpg:grpSpPr>
                            <wps:wsp>
                              <wps:cNvPr id="800" name="六边形 800"/>
                              <wps:cNvSpPr/>
                              <wps:spPr>
                                <a:xfrm>
                                  <a:off x="816524" y="2170067"/>
                                  <a:ext cx="502919"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1" name="六边形 801"/>
                              <wps:cNvSpPr/>
                              <wps:spPr>
                                <a:xfrm>
                                  <a:off x="1210224" y="2394220"/>
                                  <a:ext cx="502919"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2" name="六边形 802"/>
                              <wps:cNvSpPr/>
                              <wps:spPr>
                                <a:xfrm>
                                  <a:off x="1214037" y="1965596"/>
                                  <a:ext cx="502917" cy="427991"/>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3" name="等腰三角形 803"/>
                              <wps:cNvSpPr/>
                              <wps:spPr>
                                <a:xfrm>
                                  <a:off x="1291505" y="2316117"/>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562" name="组合 562"/>
                          <wpg:cNvGrpSpPr/>
                          <wpg:grpSpPr>
                            <a:xfrm>
                              <a:off x="0" y="0"/>
                              <a:ext cx="4617660" cy="4282871"/>
                              <a:chOff x="0" y="0"/>
                              <a:chExt cx="4617660" cy="4282861"/>
                            </a:xfrm>
                          </wpg:grpSpPr>
                          <wpg:grpSp>
                            <wpg:cNvPr id="563" name="组合 563"/>
                            <wpg:cNvGrpSpPr/>
                            <wpg:grpSpPr>
                              <a:xfrm>
                                <a:off x="1463116" y="1280599"/>
                                <a:ext cx="1685290" cy="1713271"/>
                                <a:chOff x="1463116" y="1280601"/>
                                <a:chExt cx="2640687" cy="2560221"/>
                              </a:xfrm>
                            </wpg:grpSpPr>
                            <wps:wsp>
                              <wps:cNvPr id="740" name="六边形 740"/>
                              <wps:cNvSpPr/>
                              <wps:spPr>
                                <a:xfrm>
                                  <a:off x="1463116" y="1924660"/>
                                  <a:ext cx="1478579" cy="128034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1" name="六边形 741"/>
                              <wps:cNvSpPr/>
                              <wps:spPr>
                                <a:xfrm>
                                  <a:off x="2625415" y="2560716"/>
                                  <a:ext cx="1478388" cy="1280106"/>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2" name="六边形 742"/>
                              <wps:cNvSpPr/>
                              <wps:spPr>
                                <a:xfrm>
                                  <a:off x="2619937" y="1280601"/>
                                  <a:ext cx="1478390"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3" name="等腰三角形 743"/>
                              <wps:cNvSpPr/>
                              <wps:spPr>
                                <a:xfrm>
                                  <a:off x="2791042" y="2388906"/>
                                  <a:ext cx="294915" cy="241663"/>
                                </a:xfrm>
                                <a:prstGeom prst="triangl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44" name="图片 744"/>
                                <pic:cNvPicPr>
                                  <a:picLocks noChangeAspect="1"/>
                                </pic:cNvPicPr>
                              </pic:nvPicPr>
                              <pic:blipFill>
                                <a:blip r:embed="rId8"/>
                                <a:stretch>
                                  <a:fillRect/>
                                </a:stretch>
                              </pic:blipFill>
                              <pic:spPr>
                                <a:xfrm>
                                  <a:off x="1627627" y="2495990"/>
                                  <a:ext cx="139052" cy="135854"/>
                                </a:xfrm>
                                <a:prstGeom prst="rect">
                                  <a:avLst/>
                                </a:prstGeom>
                              </pic:spPr>
                            </pic:pic>
                            <pic:pic xmlns:pic="http://schemas.openxmlformats.org/drawingml/2006/picture">
                              <pic:nvPicPr>
                                <pic:cNvPr id="745" name="图片 745"/>
                                <pic:cNvPicPr/>
                              </pic:nvPicPr>
                              <pic:blipFill>
                                <a:blip r:embed="rId8"/>
                                <a:stretch>
                                  <a:fillRect/>
                                </a:stretch>
                              </pic:blipFill>
                              <pic:spPr>
                                <a:xfrm>
                                  <a:off x="3440454" y="3461822"/>
                                  <a:ext cx="138841" cy="135645"/>
                                </a:xfrm>
                                <a:prstGeom prst="rect">
                                  <a:avLst/>
                                </a:prstGeom>
                              </pic:spPr>
                            </pic:pic>
                            <pic:pic xmlns:pic="http://schemas.openxmlformats.org/drawingml/2006/picture">
                              <pic:nvPicPr>
                                <pic:cNvPr id="746" name="图片 746"/>
                                <pic:cNvPicPr/>
                              </pic:nvPicPr>
                              <pic:blipFill>
                                <a:blip r:embed="rId8"/>
                                <a:stretch>
                                  <a:fillRect/>
                                </a:stretch>
                              </pic:blipFill>
                              <pic:spPr>
                                <a:xfrm>
                                  <a:off x="3458198" y="2004689"/>
                                  <a:ext cx="138838" cy="135647"/>
                                </a:xfrm>
                                <a:prstGeom prst="rect">
                                  <a:avLst/>
                                </a:prstGeom>
                              </pic:spPr>
                            </pic:pic>
                          </wpg:grpSp>
                          <wpg:grpSp>
                            <wpg:cNvPr id="564" name="组合 564"/>
                            <wpg:cNvGrpSpPr/>
                            <wpg:grpSpPr>
                              <a:xfrm>
                                <a:off x="727027" y="0"/>
                                <a:ext cx="1685290" cy="1712594"/>
                                <a:chOff x="727027" y="0"/>
                                <a:chExt cx="2640687" cy="2560221"/>
                              </a:xfrm>
                            </wpg:grpSpPr>
                            <wps:wsp>
                              <wps:cNvPr id="733" name="六边形 733"/>
                              <wps:cNvSpPr/>
                              <wps:spPr>
                                <a:xfrm>
                                  <a:off x="727027" y="644057"/>
                                  <a:ext cx="1478579" cy="128034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4" name="六边形 734"/>
                              <wps:cNvSpPr/>
                              <wps:spPr>
                                <a:xfrm>
                                  <a:off x="1889326" y="1280113"/>
                                  <a:ext cx="1478388"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5" name="六边形 735"/>
                              <wps:cNvSpPr/>
                              <wps:spPr>
                                <a:xfrm>
                                  <a:off x="1883848" y="0"/>
                                  <a:ext cx="1478388" cy="1280106"/>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6" name="等腰三角形 736"/>
                              <wps:cNvSpPr/>
                              <wps:spPr>
                                <a:xfrm>
                                  <a:off x="2105619" y="1213214"/>
                                  <a:ext cx="201931" cy="125601"/>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37" name="图片 737"/>
                                <pic:cNvPicPr>
                                  <a:picLocks noChangeAspect="1"/>
                                </pic:cNvPicPr>
                              </pic:nvPicPr>
                              <pic:blipFill>
                                <a:blip r:embed="rId8"/>
                                <a:stretch>
                                  <a:fillRect/>
                                </a:stretch>
                              </pic:blipFill>
                              <pic:spPr>
                                <a:xfrm>
                                  <a:off x="891538" y="1215389"/>
                                  <a:ext cx="139052" cy="135854"/>
                                </a:xfrm>
                                <a:prstGeom prst="rect">
                                  <a:avLst/>
                                </a:prstGeom>
                              </pic:spPr>
                            </pic:pic>
                            <pic:pic xmlns:pic="http://schemas.openxmlformats.org/drawingml/2006/picture">
                              <pic:nvPicPr>
                                <pic:cNvPr id="738" name="图片 738"/>
                                <pic:cNvPicPr/>
                              </pic:nvPicPr>
                              <pic:blipFill>
                                <a:blip r:embed="rId8"/>
                                <a:stretch>
                                  <a:fillRect/>
                                </a:stretch>
                              </pic:blipFill>
                              <pic:spPr>
                                <a:xfrm>
                                  <a:off x="2704365" y="2181218"/>
                                  <a:ext cx="138838" cy="135645"/>
                                </a:xfrm>
                                <a:prstGeom prst="rect">
                                  <a:avLst/>
                                </a:prstGeom>
                              </pic:spPr>
                            </pic:pic>
                            <pic:pic xmlns:pic="http://schemas.openxmlformats.org/drawingml/2006/picture">
                              <pic:nvPicPr>
                                <pic:cNvPr id="739" name="图片 739"/>
                                <pic:cNvPicPr/>
                              </pic:nvPicPr>
                              <pic:blipFill>
                                <a:blip r:embed="rId8"/>
                                <a:stretch>
                                  <a:fillRect/>
                                </a:stretch>
                              </pic:blipFill>
                              <pic:spPr>
                                <a:xfrm>
                                  <a:off x="2722109" y="724086"/>
                                  <a:ext cx="138841" cy="135645"/>
                                </a:xfrm>
                                <a:prstGeom prst="rect">
                                  <a:avLst/>
                                </a:prstGeom>
                              </pic:spPr>
                            </pic:pic>
                          </wpg:grpSp>
                          <wpg:grpSp>
                            <wpg:cNvPr id="565" name="组合 565"/>
                            <wpg:cNvGrpSpPr/>
                            <wpg:grpSpPr>
                              <a:xfrm>
                                <a:off x="2201401" y="5124"/>
                                <a:ext cx="1685290" cy="1712593"/>
                                <a:chOff x="2201401" y="5124"/>
                                <a:chExt cx="2640687" cy="2560221"/>
                              </a:xfrm>
                            </wpg:grpSpPr>
                            <wps:wsp>
                              <wps:cNvPr id="726" name="六边形 726"/>
                              <wps:cNvSpPr/>
                              <wps:spPr>
                                <a:xfrm>
                                  <a:off x="2201401" y="649182"/>
                                  <a:ext cx="1478579" cy="1280350"/>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7" name="六边形 727"/>
                              <wps:cNvSpPr/>
                              <wps:spPr>
                                <a:xfrm>
                                  <a:off x="3363700" y="1285238"/>
                                  <a:ext cx="1478388" cy="1280107"/>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8" name="六边形 728"/>
                              <wps:cNvSpPr/>
                              <wps:spPr>
                                <a:xfrm>
                                  <a:off x="3358222" y="5124"/>
                                  <a:ext cx="1478388" cy="1280107"/>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9" name="等腰三角形 729"/>
                              <wps:cNvSpPr/>
                              <wps:spPr>
                                <a:xfrm>
                                  <a:off x="3579993" y="1218339"/>
                                  <a:ext cx="201931" cy="125601"/>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30" name="图片 730"/>
                                <pic:cNvPicPr>
                                  <a:picLocks noChangeAspect="1"/>
                                </pic:cNvPicPr>
                              </pic:nvPicPr>
                              <pic:blipFill>
                                <a:blip r:embed="rId8"/>
                                <a:stretch>
                                  <a:fillRect/>
                                </a:stretch>
                              </pic:blipFill>
                              <pic:spPr>
                                <a:xfrm>
                                  <a:off x="2365912" y="1220514"/>
                                  <a:ext cx="139052" cy="135854"/>
                                </a:xfrm>
                                <a:prstGeom prst="rect">
                                  <a:avLst/>
                                </a:prstGeom>
                              </pic:spPr>
                            </pic:pic>
                            <pic:pic xmlns:pic="http://schemas.openxmlformats.org/drawingml/2006/picture">
                              <pic:nvPicPr>
                                <pic:cNvPr id="731" name="图片 731"/>
                                <pic:cNvPicPr/>
                              </pic:nvPicPr>
                              <pic:blipFill>
                                <a:blip r:embed="rId8"/>
                                <a:stretch>
                                  <a:fillRect/>
                                </a:stretch>
                              </pic:blipFill>
                              <pic:spPr>
                                <a:xfrm>
                                  <a:off x="4178739" y="2186344"/>
                                  <a:ext cx="138841" cy="135645"/>
                                </a:xfrm>
                                <a:prstGeom prst="rect">
                                  <a:avLst/>
                                </a:prstGeom>
                              </pic:spPr>
                            </pic:pic>
                            <pic:pic xmlns:pic="http://schemas.openxmlformats.org/drawingml/2006/picture">
                              <pic:nvPicPr>
                                <pic:cNvPr id="732" name="图片 732"/>
                                <pic:cNvPicPr/>
                              </pic:nvPicPr>
                              <pic:blipFill>
                                <a:blip r:embed="rId8"/>
                                <a:stretch>
                                  <a:fillRect/>
                                </a:stretch>
                              </pic:blipFill>
                              <pic:spPr>
                                <a:xfrm>
                                  <a:off x="4196483" y="729211"/>
                                  <a:ext cx="138841" cy="135645"/>
                                </a:xfrm>
                                <a:prstGeom prst="rect">
                                  <a:avLst/>
                                </a:prstGeom>
                              </pic:spPr>
                            </pic:pic>
                          </wpg:grpSp>
                          <wpg:grpSp>
                            <wpg:cNvPr id="566" name="组合 566"/>
                            <wpg:cNvGrpSpPr/>
                            <wpg:grpSpPr>
                              <a:xfrm>
                                <a:off x="2932370" y="1288621"/>
                                <a:ext cx="1685290" cy="1712594"/>
                                <a:chOff x="2932370" y="1288620"/>
                                <a:chExt cx="2640687" cy="2560221"/>
                              </a:xfrm>
                            </wpg:grpSpPr>
                            <wps:wsp>
                              <wps:cNvPr id="719" name="六边形 719"/>
                              <wps:cNvSpPr/>
                              <wps:spPr>
                                <a:xfrm>
                                  <a:off x="2932370" y="1932679"/>
                                  <a:ext cx="1478579" cy="1280347"/>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0" name="六边形 720"/>
                              <wps:cNvSpPr/>
                              <wps:spPr>
                                <a:xfrm>
                                  <a:off x="4094669" y="2568733"/>
                                  <a:ext cx="1478388"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1" name="六边形 721"/>
                              <wps:cNvSpPr/>
                              <wps:spPr>
                                <a:xfrm>
                                  <a:off x="4089189" y="1288620"/>
                                  <a:ext cx="1478390"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2" name="等腰三角形 722"/>
                              <wps:cNvSpPr/>
                              <wps:spPr>
                                <a:xfrm>
                                  <a:off x="4310960" y="2501836"/>
                                  <a:ext cx="201933" cy="125598"/>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23" name="图片 723"/>
                                <pic:cNvPicPr>
                                  <a:picLocks noChangeAspect="1"/>
                                </pic:cNvPicPr>
                              </pic:nvPicPr>
                              <pic:blipFill>
                                <a:blip r:embed="rId8"/>
                                <a:stretch>
                                  <a:fillRect/>
                                </a:stretch>
                              </pic:blipFill>
                              <pic:spPr>
                                <a:xfrm>
                                  <a:off x="3096881" y="2504009"/>
                                  <a:ext cx="139052" cy="135854"/>
                                </a:xfrm>
                                <a:prstGeom prst="rect">
                                  <a:avLst/>
                                </a:prstGeom>
                              </pic:spPr>
                            </pic:pic>
                            <pic:pic xmlns:pic="http://schemas.openxmlformats.org/drawingml/2006/picture">
                              <pic:nvPicPr>
                                <pic:cNvPr id="724" name="图片 724"/>
                                <pic:cNvPicPr/>
                              </pic:nvPicPr>
                              <pic:blipFill>
                                <a:blip r:embed="rId8"/>
                                <a:stretch>
                                  <a:fillRect/>
                                </a:stretch>
                              </pic:blipFill>
                              <pic:spPr>
                                <a:xfrm>
                                  <a:off x="4909706" y="3469838"/>
                                  <a:ext cx="138841" cy="135645"/>
                                </a:xfrm>
                                <a:prstGeom prst="rect">
                                  <a:avLst/>
                                </a:prstGeom>
                              </pic:spPr>
                            </pic:pic>
                            <pic:pic xmlns:pic="http://schemas.openxmlformats.org/drawingml/2006/picture">
                              <pic:nvPicPr>
                                <pic:cNvPr id="725" name="图片 725"/>
                                <pic:cNvPicPr/>
                              </pic:nvPicPr>
                              <pic:blipFill>
                                <a:blip r:embed="rId8"/>
                                <a:stretch>
                                  <a:fillRect/>
                                </a:stretch>
                              </pic:blipFill>
                              <pic:spPr>
                                <a:xfrm>
                                  <a:off x="4927452" y="2012706"/>
                                  <a:ext cx="138838" cy="135645"/>
                                </a:xfrm>
                                <a:prstGeom prst="rect">
                                  <a:avLst/>
                                </a:prstGeom>
                              </pic:spPr>
                            </pic:pic>
                          </wpg:grpSp>
                          <wpg:grpSp>
                            <wpg:cNvPr id="567" name="组合 567"/>
                            <wpg:cNvGrpSpPr/>
                            <wpg:grpSpPr>
                              <a:xfrm>
                                <a:off x="0" y="1293899"/>
                                <a:ext cx="1685290" cy="1712594"/>
                                <a:chOff x="0" y="1293898"/>
                                <a:chExt cx="2640687" cy="2560221"/>
                              </a:xfrm>
                            </wpg:grpSpPr>
                            <wps:wsp>
                              <wps:cNvPr id="712" name="六边形 712"/>
                              <wps:cNvSpPr/>
                              <wps:spPr>
                                <a:xfrm>
                                  <a:off x="0" y="1937957"/>
                                  <a:ext cx="1478579" cy="128034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3" name="六边形 713"/>
                              <wps:cNvSpPr/>
                              <wps:spPr>
                                <a:xfrm>
                                  <a:off x="1162299" y="2574013"/>
                                  <a:ext cx="1478388" cy="1280106"/>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4" name="六边形 714"/>
                              <wps:cNvSpPr/>
                              <wps:spPr>
                                <a:xfrm>
                                  <a:off x="1156819" y="1293898"/>
                                  <a:ext cx="1478390"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5" name="等腰三角形 715"/>
                              <wps:cNvSpPr/>
                              <wps:spPr>
                                <a:xfrm>
                                  <a:off x="1378590" y="2507114"/>
                                  <a:ext cx="201933" cy="125598"/>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16" name="图片 716"/>
                                <pic:cNvPicPr>
                                  <a:picLocks noChangeAspect="1"/>
                                </pic:cNvPicPr>
                              </pic:nvPicPr>
                              <pic:blipFill>
                                <a:blip r:embed="rId8"/>
                                <a:stretch>
                                  <a:fillRect/>
                                </a:stretch>
                              </pic:blipFill>
                              <pic:spPr>
                                <a:xfrm>
                                  <a:off x="164511" y="2509287"/>
                                  <a:ext cx="139052" cy="135856"/>
                                </a:xfrm>
                                <a:prstGeom prst="rect">
                                  <a:avLst/>
                                </a:prstGeom>
                              </pic:spPr>
                            </pic:pic>
                            <pic:pic xmlns:pic="http://schemas.openxmlformats.org/drawingml/2006/picture">
                              <pic:nvPicPr>
                                <pic:cNvPr id="717" name="图片 717"/>
                                <pic:cNvPicPr/>
                              </pic:nvPicPr>
                              <pic:blipFill>
                                <a:blip r:embed="rId8"/>
                                <a:stretch>
                                  <a:fillRect/>
                                </a:stretch>
                              </pic:blipFill>
                              <pic:spPr>
                                <a:xfrm>
                                  <a:off x="1977338" y="3475116"/>
                                  <a:ext cx="138838" cy="135647"/>
                                </a:xfrm>
                                <a:prstGeom prst="rect">
                                  <a:avLst/>
                                </a:prstGeom>
                              </pic:spPr>
                            </pic:pic>
                            <pic:pic xmlns:pic="http://schemas.openxmlformats.org/drawingml/2006/picture">
                              <pic:nvPicPr>
                                <pic:cNvPr id="718" name="图片 718"/>
                                <pic:cNvPicPr/>
                              </pic:nvPicPr>
                              <pic:blipFill>
                                <a:blip r:embed="rId8"/>
                                <a:stretch>
                                  <a:fillRect/>
                                </a:stretch>
                              </pic:blipFill>
                              <pic:spPr>
                                <a:xfrm>
                                  <a:off x="1995082" y="2017984"/>
                                  <a:ext cx="138838" cy="135647"/>
                                </a:xfrm>
                                <a:prstGeom prst="rect">
                                  <a:avLst/>
                                </a:prstGeom>
                              </pic:spPr>
                            </pic:pic>
                          </wpg:grpSp>
                          <wpg:grpSp>
                            <wpg:cNvPr id="568" name="组合 568"/>
                            <wpg:cNvGrpSpPr/>
                            <wpg:grpSpPr>
                              <a:xfrm>
                                <a:off x="2197449" y="2570901"/>
                                <a:ext cx="1685290" cy="1711960"/>
                                <a:chOff x="2197448" y="2570901"/>
                                <a:chExt cx="2640687" cy="2560221"/>
                              </a:xfrm>
                            </wpg:grpSpPr>
                            <wps:wsp>
                              <wps:cNvPr id="705" name="六边形 705"/>
                              <wps:cNvSpPr/>
                              <wps:spPr>
                                <a:xfrm>
                                  <a:off x="2197448" y="3214960"/>
                                  <a:ext cx="1478579" cy="128034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6" name="六边形 706"/>
                              <wps:cNvSpPr/>
                              <wps:spPr>
                                <a:xfrm>
                                  <a:off x="3359745" y="3851013"/>
                                  <a:ext cx="1478390" cy="128010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7" name="六边形 707"/>
                              <wps:cNvSpPr/>
                              <wps:spPr>
                                <a:xfrm>
                                  <a:off x="3354267" y="2570901"/>
                                  <a:ext cx="1478388" cy="1280107"/>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8" name="等腰三角形 708"/>
                              <wps:cNvSpPr/>
                              <wps:spPr>
                                <a:xfrm>
                                  <a:off x="3576038" y="3784114"/>
                                  <a:ext cx="201933" cy="125600"/>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09" name="图片 709"/>
                                <pic:cNvPicPr>
                                  <a:picLocks noChangeAspect="1"/>
                                </pic:cNvPicPr>
                              </pic:nvPicPr>
                              <pic:blipFill>
                                <a:blip r:embed="rId8"/>
                                <a:stretch>
                                  <a:fillRect/>
                                </a:stretch>
                              </pic:blipFill>
                              <pic:spPr>
                                <a:xfrm>
                                  <a:off x="2361957" y="3786290"/>
                                  <a:ext cx="139054" cy="135853"/>
                                </a:xfrm>
                                <a:prstGeom prst="rect">
                                  <a:avLst/>
                                </a:prstGeom>
                              </pic:spPr>
                            </pic:pic>
                            <pic:pic xmlns:pic="http://schemas.openxmlformats.org/drawingml/2006/picture">
                              <pic:nvPicPr>
                                <pic:cNvPr id="710" name="图片 710"/>
                                <pic:cNvPicPr/>
                              </pic:nvPicPr>
                              <pic:blipFill>
                                <a:blip r:embed="rId8"/>
                                <a:stretch>
                                  <a:fillRect/>
                                </a:stretch>
                              </pic:blipFill>
                              <pic:spPr>
                                <a:xfrm>
                                  <a:off x="4174784" y="4752120"/>
                                  <a:ext cx="138841" cy="135646"/>
                                </a:xfrm>
                                <a:prstGeom prst="rect">
                                  <a:avLst/>
                                </a:prstGeom>
                              </pic:spPr>
                            </pic:pic>
                            <pic:pic xmlns:pic="http://schemas.openxmlformats.org/drawingml/2006/picture">
                              <pic:nvPicPr>
                                <pic:cNvPr id="711" name="图片 711"/>
                                <pic:cNvPicPr/>
                              </pic:nvPicPr>
                              <pic:blipFill>
                                <a:blip r:embed="rId8"/>
                                <a:stretch>
                                  <a:fillRect/>
                                </a:stretch>
                              </pic:blipFill>
                              <pic:spPr>
                                <a:xfrm>
                                  <a:off x="4192530" y="3294985"/>
                                  <a:ext cx="138838" cy="135646"/>
                                </a:xfrm>
                                <a:prstGeom prst="rect">
                                  <a:avLst/>
                                </a:prstGeom>
                              </pic:spPr>
                            </pic:pic>
                          </wpg:grpSp>
                          <wpg:grpSp>
                            <wpg:cNvPr id="569" name="组合 569"/>
                            <wpg:cNvGrpSpPr/>
                            <wpg:grpSpPr>
                              <a:xfrm>
                                <a:off x="732237" y="2567435"/>
                                <a:ext cx="1685289" cy="1711961"/>
                                <a:chOff x="732237" y="2567435"/>
                                <a:chExt cx="2640687" cy="2560221"/>
                              </a:xfrm>
                            </wpg:grpSpPr>
                            <wps:wsp>
                              <wps:cNvPr id="570" name="六边形 570"/>
                              <wps:cNvSpPr/>
                              <wps:spPr>
                                <a:xfrm>
                                  <a:off x="732237" y="3211496"/>
                                  <a:ext cx="1478581" cy="1280347"/>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1" name="六边形 571"/>
                              <wps:cNvSpPr/>
                              <wps:spPr>
                                <a:xfrm>
                                  <a:off x="1894535" y="3847548"/>
                                  <a:ext cx="1478389"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2" name="六边形 572"/>
                              <wps:cNvSpPr/>
                              <wps:spPr>
                                <a:xfrm>
                                  <a:off x="1889057" y="2567435"/>
                                  <a:ext cx="1478389" cy="128010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3" name="等腰三角形 573"/>
                              <wps:cNvSpPr/>
                              <wps:spPr>
                                <a:xfrm>
                                  <a:off x="2110828" y="3780649"/>
                                  <a:ext cx="201933" cy="125600"/>
                                </a:xfrm>
                                <a:prstGeom prst="triangle">
                                  <a:avLst/>
                                </a:prstGeom>
                                <a:solidFill>
                                  <a:schemeClr val="accent3">
                                    <a:lumMod val="75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74" name="图片 574"/>
                                <pic:cNvPicPr>
                                  <a:picLocks noChangeAspect="1"/>
                                </pic:cNvPicPr>
                              </pic:nvPicPr>
                              <pic:blipFill>
                                <a:blip r:embed="rId8"/>
                                <a:stretch>
                                  <a:fillRect/>
                                </a:stretch>
                              </pic:blipFill>
                              <pic:spPr>
                                <a:xfrm>
                                  <a:off x="896746" y="3782825"/>
                                  <a:ext cx="139054" cy="135853"/>
                                </a:xfrm>
                                <a:prstGeom prst="rect">
                                  <a:avLst/>
                                </a:prstGeom>
                              </pic:spPr>
                            </pic:pic>
                            <pic:pic xmlns:pic="http://schemas.openxmlformats.org/drawingml/2006/picture">
                              <pic:nvPicPr>
                                <pic:cNvPr id="575" name="图片 575"/>
                                <pic:cNvPicPr/>
                              </pic:nvPicPr>
                              <pic:blipFill>
                                <a:blip r:embed="rId8"/>
                                <a:stretch>
                                  <a:fillRect/>
                                </a:stretch>
                              </pic:blipFill>
                              <pic:spPr>
                                <a:xfrm>
                                  <a:off x="2709575" y="4748654"/>
                                  <a:ext cx="138841" cy="135646"/>
                                </a:xfrm>
                                <a:prstGeom prst="rect">
                                  <a:avLst/>
                                </a:prstGeom>
                              </pic:spPr>
                            </pic:pic>
                            <pic:pic xmlns:pic="http://schemas.openxmlformats.org/drawingml/2006/picture">
                              <pic:nvPicPr>
                                <pic:cNvPr id="704" name="图片 704"/>
                                <pic:cNvPicPr/>
                              </pic:nvPicPr>
                              <pic:blipFill>
                                <a:blip r:embed="rId8"/>
                                <a:stretch>
                                  <a:fillRect/>
                                </a:stretch>
                              </pic:blipFill>
                              <pic:spPr>
                                <a:xfrm>
                                  <a:off x="2727318" y="3291521"/>
                                  <a:ext cx="138841" cy="135644"/>
                                </a:xfrm>
                                <a:prstGeom prst="rect">
                                  <a:avLst/>
                                </a:prstGeom>
                              </pic:spPr>
                            </pic:pic>
                          </wpg:grpSp>
                        </wpg:grpSp>
                      </wpg:wgp>
                    </wpc:wpc>
                  </a:graphicData>
                </a:graphic>
              </wp:inline>
            </w:drawing>
          </mc:Choice>
          <mc:Fallback>
            <w:pict>
              <v:group w14:anchorId="52A1EAA1" id="画布 354" o:spid="_x0000_s1026" editas="canvas" style="width:484.7pt;height:236.4pt;mso-position-horizontal-relative:char;mso-position-vertical-relative:line" coordsize="61550,30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50;height:30022;visibility:visible;mso-wrap-style:square">
                  <v:fill o:detectmouseclick="t"/>
                  <v:path o:connecttype="none"/>
                </v:shape>
                <v:group id="组合 1" o:spid="_x0000_s1028" style="position:absolute;top:1630;width:26615;height:26573" coordorigin="292,1432" coordsize="29589,2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组合 355" o:spid="_x0000_s1029" style="position:absolute;left:9144;top:9112;width:15800;height:14037" coordorigin="7933,6262" coordsize="40719,34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463" o:spid="_x0000_s1030" type="#_x0000_t9" style="position:absolute;left:15986;top:8305;width:503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" adj="4597" fillcolor="white [3201]" strokecolor="black [3200]"/>
                    <v:shape id="六边形 464" o:spid="_x0000_s1031" type="#_x0000_t9" style="position:absolute;left:19928;top:1054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" adj="4596" fillcolor="white [3201]" strokecolor="black [3200]"/>
                    <v:shape id="六边形 465" o:spid="_x0000_s1032" type="#_x0000_t9" style="position:absolute;left:19965;top:626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" adj="4596" fillcolor="white [3201]" strokecolor="black [3200]"/>
                    <v:shape id="六边形 466" o:spid="_x0000_s1033" type="#_x0000_t9" style="position:absolute;left:12012;top:1463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" adj="4596" fillcolor="white [3201]" strokecolor="black [3200]"/>
                    <v:shape id="六边形 467" o:spid="_x0000_s1034" type="#_x0000_t9" style="position:absolute;left:15948;top:1687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" adj="4596" fillcolor="white [3201]" strokecolor="black [3200]"/>
                    <v:shape id="六边形 468" o:spid="_x0000_s1035" type="#_x0000_t9" style="position:absolute;left:15986;top:1259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" adj="4596" fillcolor="white [3201]" strokecolor="black [3200]"/>
                    <v:shape id="六边形 469" o:spid="_x0000_s1036" type="#_x0000_t9" style="position:absolute;left:19928;top:1474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" adj="4596" fillcolor="white [3201]" strokecolor="black [3200]"/>
                    <v:shape id="六边形 470" o:spid="_x0000_s1037" type="#_x0000_t9" style="position:absolute;left:23865;top:1699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" adj="4596" fillcolor="white [3201]" strokecolor="black [3200]"/>
                    <v:shape id="六边形 471" o:spid="_x0000_s1038" type="#_x0000_t9" style="position:absolute;left:23903;top:12705;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" adj="4596" fillcolor="white [3201]" strokecolor="black [3200]"/>
                    <v:shape id="六边形 472" o:spid="_x0000_s1039" type="#_x0000_t9" style="position:absolute;left:23897;top:838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" adj="4596" fillcolor="white [3201]" strokecolor="black [3200]"/>
                    <v:shape id="六边形 473" o:spid="_x0000_s1040" type="#_x0000_t9" style="position:absolute;left:27834;top:1062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" adj="4596" fillcolor="white [3201]" strokecolor="black [3200]"/>
                    <v:shape id="六边形 474" o:spid="_x0000_s1041" type="#_x0000_t9" style="position:absolute;left:27872;top:6335;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" adj="4596" fillcolor="white [3201]" strokecolor="black [3200]"/>
                    <v:shape id="六边形 475" o:spid="_x0000_s1042" type="#_x0000_t9" style="position:absolute;left:27799;top:14896;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" adj="4596" fillcolor="white [3201]" strokecolor="black [3200]"/>
                    <v:shape id="六边形 476" o:spid="_x0000_s1043" type="#_x0000_t9" style="position:absolute;left:31735;top:1713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" adj="4596" fillcolor="white [3201]" strokecolor="black [3200]"/>
                    <v:shape id="六边形 477" o:spid="_x0000_s1044" type="#_x0000_t9" style="position:absolute;left:31773;top:12851;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" adj="4596" fillcolor="white [3201]" strokecolor="black [3200]"/>
                    <v:shape id="六边形 478" o:spid="_x0000_s1045" type="#_x0000_t9" style="position:absolute;left:15869;top:2109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" adj="4596" fillcolor="white [3201]" strokecolor="black [3200]"/>
                    <v:shape id="六边形 479" o:spid="_x0000_s1046" type="#_x0000_t9" style="position:absolute;left:19805;top:2333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" adj="4596" fillcolor="white [3201]" strokecolor="black [3200]"/>
                    <v:shape id="六边形 480" o:spid="_x0000_s1047" type="#_x0000_t9" style="position:absolute;left:19843;top:1904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" adj="4596" fillcolor="white [3201]" strokecolor="black [3200]"/>
                    <v:shape id="六边形 481" o:spid="_x0000_s1048" type="#_x0000_t9" style="position:absolute;left:23824;top:2122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" adj="4596" fillcolor="white [3201]" strokecolor="black [3200]"/>
                    <v:shape id="六边形 482" o:spid="_x0000_s1049" type="#_x0000_t9" style="position:absolute;left:27760;top:2346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" adj="4596" fillcolor="white [3201]" strokecolor="black [3200]"/>
                    <v:shape id="六边形 483" o:spid="_x0000_s1050" type="#_x0000_t9" style="position:absolute;left:27799;top:19181;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" adj="4596" fillcolor="white [3201]" strokecolor="black [3200]"/>
                    <v:shape id="六边形 484" o:spid="_x0000_s1051" type="#_x0000_t9" style="position:absolute;left:31736;top:2126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" adj="4596" fillcolor="white [3201]" strokecolor="black [3200]"/>
                    <v:shape id="六边形 485" o:spid="_x0000_s1052" type="#_x0000_t9" style="position:absolute;left:35673;top:2350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" adj="4596" fillcolor="white [3201]" strokecolor="black [3200]"/>
                    <v:shape id="六边形 486" o:spid="_x0000_s1053" type="#_x0000_t9" style="position:absolute;left:35711;top:1921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" adj="4596" fillcolor="white [3201]"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487" o:spid="_x0000_s1054" type="#_x0000_t5" style="position:absolute;left:20684;top:9845;width:45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" fillcolor="red" strokecolor="red" strokeweight="2pt"/>
                    <v:shape id="等腰三角形 488" o:spid="_x0000_s1055" type="#_x0000_t5" style="position:absolute;left:16596;top:16254;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" fillcolor="red" strokecolor="red" strokeweight="2pt"/>
                    <v:shape id="等腰三角形 489" o:spid="_x0000_s1056" type="#_x0000_t5" style="position:absolute;left:28487;top:9848;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" fillcolor="red" strokecolor="red" strokeweight="2pt"/>
                    <v:shape id="等腰三角形 490" o:spid="_x0000_s1057" type="#_x0000_t5" style="position:absolute;left:24682;top:16325;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" fillcolor="black [3200]" strokecolor="black [1600]" strokeweight="2pt"/>
                    <v:shape id="等腰三角形 491" o:spid="_x0000_s1058" type="#_x0000_t5" style="position:absolute;left:32456;top:1632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" fillcolor="black [3200]" strokecolor="black [1600]" strokeweight="2pt"/>
                    <v:shape id="等腰三角形 492" o:spid="_x0000_s1059" type="#_x0000_t5" style="position:absolute;left:20623;top:22652;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" fillcolor="black [3200]" strokecolor="black [1600]" strokeweight="2pt"/>
                    <v:shape id="等腰三角形 493" o:spid="_x0000_s1060" type="#_x0000_t5" style="position:absolute;left:27872;top:22273;width:1535;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" fillcolor="red" strokecolor="red" strokeweight="2pt"/>
                    <v:shape id="等腰三角形 494" o:spid="_x0000_s1061" type="#_x0000_t5" style="position:absolute;left:36483;top:22722;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" fillcolor="black [3200]" strokecolor="black [1600]" strokeweight="2pt"/>
                    <v:group id="组合 495" o:spid="_x0000_s1062" style="position:absolute;left:31807;top:6502;width:9004;height:8566" coordorigin="1800,180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shape id="六边形 496" o:spid="_x0000_s1063" type="#_x0000_t9" style="position:absolute;left:1800;top:38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" adj="4595" fillcolor="white [3201]" strokecolor="black [3200]"/>
                      <v:shape id="六边形 497" o:spid="_x0000_s1064" type="#_x0000_t9" style="position:absolute;left:5737;top:60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" adj="4595" fillcolor="white [3201]" strokecolor="black [3200]"/>
                      <v:shape id="六边形 498" o:spid="_x0000_s1065" type="#_x0000_t9" style="position:absolute;left:5775;top:180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" adj="4595" fillcolor="white [3201]" strokecolor="black [3200]"/>
                      <v:shape id="等腰三角形 499" o:spid="_x0000_s1066" type="#_x0000_t5" style="position:absolute;left:6549;top:53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" fillcolor="red" strokecolor="red" strokeweight="2pt"/>
                    </v:group>
                    <v:group id="组合 500" o:spid="_x0000_s1067" style="position:absolute;left:39648;top:19412;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六边形 501" o:spid="_x0000_s1068"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" adj="4595" fillcolor="white [3201]" strokecolor="black [3200]"/>
                      <v:shape id="六边形 502" o:spid="_x0000_s1069"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" adj="4595" fillcolor="white [3201]" strokecolor="black [3200]"/>
                      <v:shape id="六边形 503" o:spid="_x0000_s1070"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" adj="4595" fillcolor="white [3201]" strokecolor="black [3200]"/>
                      <v:shape id="等腰三角形 504" o:spid="_x0000_s1071"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" fillcolor="red" strokecolor="red" strokeweight="2pt"/>
                    </v:group>
                    <v:group id="组合 505" o:spid="_x0000_s1072" style="position:absolute;left:11831;top:25428;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六边形 506" o:spid="_x0000_s1073"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" adj="4595" fillcolor="white [3201]" strokecolor="black [3200]"/>
                      <v:shape id="六边形 507" o:spid="_x0000_s1074"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" adj="4595" fillcolor="white [3201]" strokecolor="black [3200]"/>
                      <v:shape id="六边形 508" o:spid="_x0000_s1075"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" adj="4595" fillcolor="white [3201]" strokecolor="black [3200]"/>
                      <v:shape id="等腰三角形 509" o:spid="_x0000_s1076"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" fillcolor="red" strokecolor="red" strokeweight="2pt"/>
                    </v:group>
                    <v:group id="组合 510" o:spid="_x0000_s1077" style="position:absolute;left:19771;top:25543;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shape id="六边形 511" o:spid="_x0000_s1078"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" adj="4595" fillcolor="white [3201]" strokecolor="black [3200]"/>
                      <v:shape id="六边形 96" o:spid="_x0000_s1079"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" adj="4595" fillcolor="white [3201]" strokecolor="black [3200]"/>
                      <v:shape id="六边形 603" o:spid="_x0000_s1080"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" adj="4595" fillcolor="white [3201]" strokecolor="black [3200]"/>
                      <v:shape id="等腰三角形 604" o:spid="_x0000_s1081"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" fillcolor="black [3200]" strokecolor="black [1600]" strokeweight="2pt"/>
                    </v:group>
                    <v:group id="组合 605" o:spid="_x0000_s1082" style="position:absolute;left:35673;top:13033;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六边形 606" o:spid="_x0000_s1083"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" adj="4595" fillcolor="white [3201]" strokecolor="black [3200]"/>
                      <v:shape id="六边形 607" o:spid="_x0000_s1084"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" adj="4595" fillcolor="white [3201]" strokecolor="black [3200]"/>
                      <v:shape id="六边形 224" o:spid="_x0000_s1085"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" adj="4595" fillcolor="white [3201]" strokecolor="black [3200]"/>
                      <v:shape id="等腰三角形 225" o:spid="_x0000_s1086"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" fillcolor="red" strokecolor="red" strokeweight="2pt"/>
                    </v:group>
                    <v:group id="组合 226" o:spid="_x0000_s1087" style="position:absolute;left:27735;top:25628;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六边形 227" o:spid="_x0000_s1088"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" adj="4595" fillcolor="white [3201]" strokecolor="black [3200]"/>
                      <v:shape id="六边形 228" o:spid="_x0000_s1089"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" adj="4595" fillcolor="white [3201]" strokecolor="black [3200]"/>
                      <v:shape id="六边形 234" o:spid="_x0000_s1090"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" adj="4595" fillcolor="white [3201]" strokecolor="black [3200]"/>
                      <v:shape id="等腰三角形 235" o:spid="_x0000_s1091"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" fillcolor="black [3200]" strokecolor="black [1600]" strokeweight="2pt"/>
                    </v:group>
                    <v:group id="组合 236" o:spid="_x0000_s1092" style="position:absolute;left:35635;top:25730;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六边形 237" o:spid="_x0000_s1093"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" adj="4595" fillcolor="white [3201]" strokecolor="black [3200]"/>
                      <v:shape id="六边形 238" o:spid="_x0000_s1094"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" adj="4595" fillcolor="white [3201]" strokecolor="black [3200]"/>
                      <v:shape id="六边形 239" o:spid="_x0000_s1095"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" adj="4595" fillcolor="white [3201]" strokecolor="black [3200]"/>
                      <v:shape id="等腰三角形 240" o:spid="_x0000_s1096"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" fillcolor="red" strokecolor="red" strokeweight="2pt"/>
                    </v:group>
                    <v:group id="组合 246" o:spid="_x0000_s1097" style="position:absolute;left:15738;top:31903;width:9005;height:8553" coordorigin="7937,11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shape id="六边形 247" o:spid="_x0000_s1098" type="#_x0000_t9" style="position:absolute;left:7937;top:2159;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" adj="4595" fillcolor="white [3201]" strokecolor="black [3200]"/>
                      <v:shape id="六边形 248" o:spid="_x0000_s1099" type="#_x0000_t9" style="position:absolute;left:11874;top:44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" adj="4595" fillcolor="white [3201]" strokecolor="black [3200]"/>
                      <v:shape id="六边形 249" o:spid="_x0000_s1100" type="#_x0000_t9" style="position:absolute;left:11912;top:1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" adj="4595" fillcolor="white [3201]" strokecolor="black [3200]"/>
                      <v:shape id="等腰三角形 250" o:spid="_x0000_s1101" type="#_x0000_t5" style="position:absolute;left:12687;top:3619;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" fillcolor="red" strokecolor="red" strokeweight="2pt"/>
                    </v:group>
                    <v:group id="组合 251" o:spid="_x0000_s1102" style="position:absolute;left:23701;top:31991;width:9004;height:8554"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六边形 252" o:spid="_x0000_s1103"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" adj="4595" fillcolor="white [3201]" strokecolor="black [3200]"/>
                      <v:shape id="六边形 253" o:spid="_x0000_s1104"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" adj="4595" fillcolor="white [3201]" strokecolor="black [3200]"/>
                      <v:shape id="六边形 254" o:spid="_x0000_s1105"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" adj="4595" fillcolor="white [3201]" strokecolor="black [3200]"/>
                      <v:shape id="等腰三角形 255" o:spid="_x0000_s1106"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" fillcolor="red" strokecolor="red" strokeweight="2pt"/>
                    </v:group>
                    <v:group id="组合 768" o:spid="_x0000_s1107" style="position:absolute;left:31601;top:32093;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六边形 769" o:spid="_x0000_s1108"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" adj="4595" fillcolor="white [3201]" strokecolor="black [3200]"/>
                      <v:shape id="六边形 770" o:spid="_x0000_s1109"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" adj="4595" fillcolor="white [3201]" strokecolor="black [3200]"/>
                      <v:shape id="六边形 771" o:spid="_x0000_s1110"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" adj="4595" fillcolor="white [3201]" strokecolor="black [3200]"/>
                      <v:shape id="等腰三角形 772" o:spid="_x0000_s1111"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" fillcolor="red" strokecolor="red" strokeweight="2pt"/>
                    </v:group>
                    <v:group id="组合 773" o:spid="_x0000_s1112" style="position:absolute;left:7933;top:18978;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">
                      <v:shape id="六边形 774" o:spid="_x0000_s1113"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" adj="4595" fillcolor="white [3201]" strokecolor="black [3200]"/>
                      <v:shape id="六边形 775" o:spid="_x0000_s1114"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" adj="4595" fillcolor="white [3201]" strokecolor="black [3200]"/>
                      <v:shape id="六边形 776" o:spid="_x0000_s1115"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" adj="4595" fillcolor="white [3201]" strokecolor="black [3200]"/>
                      <v:shape id="等腰三角形 778" o:spid="_x0000_s1116"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" fillcolor="red" strokecolor="red" strokeweight="2pt"/>
                    </v:group>
                  </v:group>
                  <v:shape id="六边形 652" o:spid="_x0000_s1117" type="#_x0000_t9" style="position:absolute;left:292;top:8819;width:16568;height:146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" adj="4786" filled="f" strokecolor="#00b0f0" strokeweight="1pt"/>
                  <v:shape id="六边形 653" o:spid="_x0000_s1118" type="#_x0000_t9" style="position:absolute;left:13316;top:16114;width:16566;height:1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" adj="4786" filled="f" strokecolor="#00b0f0" strokeweight="1pt"/>
                  <v:shape id="六边形 654" o:spid="_x0000_s1119" type="#_x0000_t9" style="position:absolute;left:13255;top:1432;width:16566;height:1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" adj="4786" filled="f" strokecolor="#00b0f0" strokeweight="1pt"/>
                  <v:shape id="等腰三角形 655" o:spid="_x0000_s1120" type="#_x0000_t5" style="position:absolute;left:15740;top:15346;width:2263;height:1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" fillcolor="#00b0f0" strokecolor="#00b0f0" strokeweight="2pt"/>
                  <v:shape id="图片 358" o:spid="_x0000_s1121" type="#_x0000_t75" style="position:absolute;left:2136;top:15371;width:1558;height:15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">
                    <v:imagedata r:id="rId9" o:title=""/>
                    <v:path arrowok="t"/>
                  </v:shape>
                  <v:shape id="图片 661" o:spid="_x0000_s1122" type="#_x0000_t75" style="position:absolute;left:22449;top:26449;width:1556;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">
                    <v:imagedata r:id="rId9" o:title=""/>
                  </v:shape>
                  <v:shape id="图片 97" o:spid="_x0000_s1123" type="#_x0000_t75" style="position:absolute;left:22648;top:9736;width:1556;height:1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">
                    <v:imagedata r:id="rId9" o:title=""/>
                  </v:shape>
                </v:group>
                <v:group id="组合 560" o:spid="_x0000_s1124" style="position:absolute;left:26919;width:33206;height:30022" coordsize="46176,4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group id="组合 561" o:spid="_x0000_s1125" style="position:absolute;left:8165;top:6940;width:31126;height:28966" coordorigin="8165,6940" coordsize="40719,34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六边形 747" o:spid="_x0000_s1126" type="#_x0000_t9" style="position:absolute;left:16219;top:8982;width:5036;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" adj="4597" fillcolor="white [3201]" strokecolor="black [3200]"/>
                    <v:shape id="六边形 748" o:spid="_x0000_s1127" type="#_x0000_t9" style="position:absolute;left:20160;top:1122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" adj="4596" fillcolor="white [3201]" strokecolor="black [3200]"/>
                    <v:shape id="六边形 749" o:spid="_x0000_s1128" type="#_x0000_t9" style="position:absolute;left:20197;top:694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" adj="4596" fillcolor="white [3201]" strokecolor="black [3200]"/>
                    <v:shape id="六边形 750" o:spid="_x0000_s1129" type="#_x0000_t9" style="position:absolute;left:12244;top:1531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" adj="4596" fillcolor="white [3201]" strokecolor="black [3200]"/>
                    <v:shape id="六边形 751" o:spid="_x0000_s1130" type="#_x0000_t9" style="position:absolute;left:16180;top:1755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" adj="4596" fillcolor="white [3201]" strokecolor="black [3200]"/>
                    <v:shape id="六边形 752" o:spid="_x0000_s1131" type="#_x0000_t9" style="position:absolute;left:16219;top:13270;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" adj="4596" fillcolor="white [3201]" strokecolor="black [3200]"/>
                    <v:shape id="六边形 753" o:spid="_x0000_s1132" type="#_x0000_t9" style="position:absolute;left:20160;top:1542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" adj="4596" fillcolor="white [3201]" strokecolor="black [3200]"/>
                    <v:shape id="六边形 754" o:spid="_x0000_s1133" type="#_x0000_t9" style="position:absolute;left:24097;top:1766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" adj="4596" fillcolor="white [3201]" strokecolor="black [3200]"/>
                    <v:shape id="六边形 755" o:spid="_x0000_s1134" type="#_x0000_t9" style="position:absolute;left:24135;top:1338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" adj="4596" fillcolor="white [3201]" strokecolor="black [3200]"/>
                    <v:shape id="六边形 756" o:spid="_x0000_s1135" type="#_x0000_t9" style="position:absolute;left:24129;top:905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" adj="4596" fillcolor="white [3201]" strokecolor="black [3200]"/>
                    <v:shape id="六边形 757" o:spid="_x0000_s1136" type="#_x0000_t9" style="position:absolute;left:28066;top:1129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" adj="4596" fillcolor="white [3201]" strokecolor="black [3200]"/>
                    <v:shape id="六边形 758" o:spid="_x0000_s1137" type="#_x0000_t9" style="position:absolute;left:28104;top:701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" adj="4596" fillcolor="white [3201]" strokecolor="black [3200]"/>
                    <v:shape id="六边形 759" o:spid="_x0000_s1138" type="#_x0000_t9" style="position:absolute;left:28031;top:15573;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" adj="4596" fillcolor="white [3201]" strokecolor="black [3200]"/>
                    <v:shape id="六边形 760" o:spid="_x0000_s1139" type="#_x0000_t9" style="position:absolute;left:31967;top:1781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" adj="4596" fillcolor="white [3201]" strokecolor="black [3200]"/>
                    <v:shape id="六边形 761" o:spid="_x0000_s1140" type="#_x0000_t9" style="position:absolute;left:32005;top:1352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" adj="4596" fillcolor="white [3201]" strokecolor="black [3200]"/>
                    <v:shape id="六边形 762" o:spid="_x0000_s1141" type="#_x0000_t9" style="position:absolute;left:16101;top:2177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" adj="4596" fillcolor="white [3201]" strokecolor="black [3200]"/>
                    <v:shape id="六边形 763" o:spid="_x0000_s1142" type="#_x0000_t9" style="position:absolute;left:20038;top:24012;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" adj="4596" fillcolor="white [3201]" strokecolor="black [3200]"/>
                    <v:shape id="六边形 764" o:spid="_x0000_s1143" type="#_x0000_t9" style="position:absolute;left:20076;top:19726;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" adj="4596" fillcolor="white [3201]" strokecolor="black [3200]"/>
                    <v:shape id="六边形 765" o:spid="_x0000_s1144" type="#_x0000_t9" style="position:absolute;left:24056;top:2190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" adj="4596" fillcolor="white [3201]" strokecolor="black [3200]"/>
                    <v:shape id="六边形 766" o:spid="_x0000_s1145" type="#_x0000_t9" style="position:absolute;left:27993;top:24144;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" adj="4596" fillcolor="white [3201]" strokecolor="black [3200]"/>
                    <v:shape id="六边形 767" o:spid="_x0000_s1146" type="#_x0000_t9" style="position:absolute;left:28031;top:19859;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" adj="4596" fillcolor="white [3201]" strokecolor="black [3200]"/>
                    <v:shape id="六边形 777" o:spid="_x0000_s1147" type="#_x0000_t9" style="position:absolute;left:31969;top:21940;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" adj="4596" fillcolor="white [3201]" strokecolor="black [3200]"/>
                    <v:shape id="六边形 779" o:spid="_x0000_s1148" type="#_x0000_t9" style="position:absolute;left:35905;top:2418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" adj="4596" fillcolor="white [3201]" strokecolor="black [3200]"/>
                    <v:shape id="六边形 780" o:spid="_x0000_s1149" type="#_x0000_t9" style="position:absolute;left:35943;top:1989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" adj="4596" fillcolor="white [3201]" strokecolor="black [3200]"/>
                    <v:shape id="等腰三角形 781" o:spid="_x0000_s1150" type="#_x0000_t5" style="position:absolute;left:20916;top:10522;width:458;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" fillcolor="red" strokecolor="red" strokeweight="2pt"/>
                    <v:shape id="等腰三角形 782" o:spid="_x0000_s1151" type="#_x0000_t5" style="position:absolute;left:16828;top:16932;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" fillcolor="red" strokecolor="red" strokeweight="2pt"/>
                    <v:shape id="等腰三角形 783" o:spid="_x0000_s1152" type="#_x0000_t5" style="position:absolute;left:28719;top:10525;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" fillcolor="red" strokecolor="red" strokeweight="2pt"/>
                    <v:shape id="等腰三角形 784" o:spid="_x0000_s1153" type="#_x0000_t5" style="position:absolute;left:24914;top:1700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" fillcolor="black [3200]" strokecolor="black [1600]" strokeweight="2pt"/>
                    <v:shape id="等腰三角形 785" o:spid="_x0000_s1154" type="#_x0000_t5" style="position:absolute;left:32688;top:1700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" fillcolor="black [3200]" strokecolor="black [1600]" strokeweight="2pt"/>
                    <v:shape id="等腰三角形 786" o:spid="_x0000_s1155" type="#_x0000_t5" style="position:absolute;left:20855;top:2332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" fillcolor="black [3200]" strokecolor="black [1600]" strokeweight="2pt"/>
                    <v:shape id="等腰三角形 787" o:spid="_x0000_s1156" type="#_x0000_t5" style="position:absolute;left:28104;top:22950;width:153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" fillcolor="red" strokecolor="red" strokeweight="2pt"/>
                    <v:shape id="等腰三角形 788" o:spid="_x0000_s1157" type="#_x0000_t5" style="position:absolute;left:36715;top:2339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" fillcolor="black [3200]" strokecolor="black [1600]" strokeweight="2pt"/>
                    <v:group id="组合 789" o:spid="_x0000_s1158" style="position:absolute;left:32039;top:7179;width:9004;height:8567" coordorigin="32039,717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">
                      <v:shape id="六边形 840" o:spid="_x0000_s1159" type="#_x0000_t9" style="position:absolute;left:32039;top:922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" adj="4595" fillcolor="white [3201]" strokecolor="black [3200]"/>
                      <v:shape id="六边形 841" o:spid="_x0000_s1160" type="#_x0000_t9" style="position:absolute;left:35976;top:1146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" adj="4595" fillcolor="white [3201]" strokecolor="black [3200]"/>
                      <v:shape id="六边形 842" o:spid="_x0000_s1161" type="#_x0000_t9" style="position:absolute;left:36014;top:717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" adj="4595" fillcolor="white [3201]" strokecolor="black [3200]"/>
                      <v:shape id="等腰三角形 843" o:spid="_x0000_s1162" type="#_x0000_t5" style="position:absolute;left:36789;top:1068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" fillcolor="red" strokecolor="red" strokeweight="2pt"/>
                    </v:group>
                    <v:group id="组合 790" o:spid="_x0000_s1163" style="position:absolute;left:39880;top:20090;width:9004;height:8559" coordorigin="39880,2009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六边形 836" o:spid="_x0000_s1164" type="#_x0000_t9" style="position:absolute;left:39880;top:2213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" adj="4595" fillcolor="white [3201]" strokecolor="black [3200]"/>
                      <v:shape id="六边形 837" o:spid="_x0000_s1165" type="#_x0000_t9" style="position:absolute;left:43817;top:2437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" adj="4595" fillcolor="white [3201]" strokecolor="black [3200]"/>
                      <v:shape id="六边形 838" o:spid="_x0000_s1166" type="#_x0000_t9" style="position:absolute;left:43855;top:2009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" adj="4595" fillcolor="white [3201]" strokecolor="black [3200]"/>
                      <v:shape id="等腰三角形 839" o:spid="_x0000_s1167" type="#_x0000_t5" style="position:absolute;left:44630;top:2359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" fillcolor="red" strokecolor="red" strokeweight="2pt"/>
                    </v:group>
                    <v:group id="组合 791" o:spid="_x0000_s1168" style="position:absolute;left:12064;top:26105;width:9004;height:8560" coordorigin="12064,2610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六边形 832" o:spid="_x0000_s1169" type="#_x0000_t9" style="position:absolute;left:12064;top:2815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" adj="4595" fillcolor="white [3201]" strokecolor="black [3200]"/>
                      <v:shape id="六边形 833" o:spid="_x0000_s1170" type="#_x0000_t9" style="position:absolute;left:16001;top:30392;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" adj="4595" fillcolor="white [3201]" strokecolor="black [3200]"/>
                      <v:shape id="六边形 834" o:spid="_x0000_s1171" type="#_x0000_t9" style="position:absolute;left:16039;top:2610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" adj="4595" fillcolor="white [3201]" strokecolor="black [3200]"/>
                      <v:shape id="等腰三角形 835" o:spid="_x0000_s1172" type="#_x0000_t5" style="position:absolute;left:16813;top:2961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" fillcolor="red" strokecolor="red" strokeweight="2pt"/>
                    </v:group>
                    <v:group id="组合 792" o:spid="_x0000_s1173" style="position:absolute;left:20003;top:26220;width:9005;height:8560" coordorigin="20003,2622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">
                      <v:shape id="六边形 828" o:spid="_x0000_s1174" type="#_x0000_t9" style="position:absolute;left:20003;top:2826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" adj="4595" fillcolor="white [3201]" strokecolor="black [3200]"/>
                      <v:shape id="六边形 829" o:spid="_x0000_s1175" type="#_x0000_t9" style="position:absolute;left:23940;top:30507;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" adj="4595" fillcolor="white [3201]" strokecolor="black [3200]"/>
                      <v:shape id="六边形 830" o:spid="_x0000_s1176" type="#_x0000_t9" style="position:absolute;left:23979;top:2622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" adj="4595" fillcolor="white [3201]" strokecolor="black [3200]"/>
                      <v:shape id="等腰三角形 831" o:spid="_x0000_s1177" type="#_x0000_t5" style="position:absolute;left:24753;top:29726;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" fillcolor="black [3200]" strokecolor="black [1600]" strokeweight="2pt"/>
                    </v:group>
                    <v:group id="组合 793" o:spid="_x0000_s1178" style="position:absolute;left:35905;top:13710;width:9004;height:8560" coordorigin="35905,1371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六边形 824" o:spid="_x0000_s1179" type="#_x0000_t9" style="position:absolute;left:35905;top:1575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" adj="4595" fillcolor="white [3201]" strokecolor="black [3200]"/>
                      <v:shape id="六边形 825" o:spid="_x0000_s1180" type="#_x0000_t9" style="position:absolute;left:39842;top:17997;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" adj="4595" fillcolor="white [3201]" strokecolor="black [3200]"/>
                      <v:shape id="六边形 826" o:spid="_x0000_s1181" type="#_x0000_t9" style="position:absolute;left:39880;top:1371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" adj="4595" fillcolor="white [3201]" strokecolor="black [3200]"/>
                      <v:shape id="等腰三角形 827" o:spid="_x0000_s1182" type="#_x0000_t5" style="position:absolute;left:40655;top:17215;width:444;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" fillcolor="red" strokecolor="red" strokeweight="2pt"/>
                    </v:group>
                    <v:group id="组合 794" o:spid="_x0000_s1183" style="position:absolute;left:27968;top:26305;width:9004;height:8560" coordorigin="27968,2630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六边形 820" o:spid="_x0000_s1184" type="#_x0000_t9" style="position:absolute;left:27968;top:2835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" adj="4595" fillcolor="white [3201]" strokecolor="black [3200]"/>
                      <v:shape id="六边形 821" o:spid="_x0000_s1185" type="#_x0000_t9" style="position:absolute;left:31905;top:3059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" adj="4595" fillcolor="white [3201]" strokecolor="black [3200]"/>
                      <v:shape id="六边形 822" o:spid="_x0000_s1186" type="#_x0000_t9" style="position:absolute;left:31943;top:2630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" adj="4595" fillcolor="white [3201]" strokecolor="black [3200]"/>
                      <v:shape id="等腰三角形 823" o:spid="_x0000_s1187" type="#_x0000_t5" style="position:absolute;left:32717;top:2981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" fillcolor="black [3200]" strokecolor="black [1600]" strokeweight="2pt"/>
                    </v:group>
                    <v:group id="组合 795" o:spid="_x0000_s1188" style="position:absolute;left:35867;top:26408;width:9004;height:8553" coordorigin="35867,2640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m67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pavC/g7E46A3P4CAAD//wMAUEsBAi0AFAAGAAgAAAAhANvh9svuAAAAhQEAABMAAAAAAAAA&#10;AAAAAAAAAAAAAFtDb250ZW50X1R5cGVzXS54bWxQSwECLQAUAAYACAAAACEAWvQsW78AAAAVAQAA&#10;CwAAAAAAAAAAAAAAAAAfAQAAX3JlbHMvLnJlbHNQSwECLQAUAAYACAAAACEABfJuu8YAAADcAAAA&#10;DwAAAAAAAAAAAAAAAAAHAgAAZHJzL2Rvd25yZXYueG1sUEsFBgAAAAADAAMAtwAAAPoCAAAAAA==&#10;">
                      <v:shape id="六边形 816" o:spid="_x0000_s1189" type="#_x0000_t9" style="position:absolute;left:35867;top:2845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" adj="4595" fillcolor="white [3201]" strokecolor="black [3200]"/>
                      <v:shape id="六边形 817" o:spid="_x0000_s1190" type="#_x0000_t9" style="position:absolute;left:39804;top:3069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" adj="4595" fillcolor="white [3201]" strokecolor="black [3200]"/>
                      <v:shape id="六边形 818" o:spid="_x0000_s1191" type="#_x0000_t9" style="position:absolute;left:39842;top:26408;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" adj="4595" fillcolor="white [3201]" strokecolor="black [3200]"/>
                      <v:shape id="等腰三角形 819" o:spid="_x0000_s1192" type="#_x0000_t5" style="position:absolute;left:40617;top:29913;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" fillcolor="red" strokecolor="red" strokeweight="2pt"/>
                    </v:group>
                    <v:group id="组合 796" o:spid="_x0000_s1193" style="position:absolute;left:15970;top:32580;width:9005;height:8553" coordorigin="15970,3258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六边形 812" o:spid="_x0000_s1194" type="#_x0000_t9" style="position:absolute;left:15970;top:3462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" adj="4596" fillcolor="white [3201]" strokecolor="black [3200]"/>
                      <v:shape id="六边形 813" o:spid="_x0000_s1195" type="#_x0000_t9" style="position:absolute;left:19907;top:36866;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" adj="4595" fillcolor="white [3201]" strokecolor="black [3200]"/>
                      <v:shape id="六边形 814" o:spid="_x0000_s1196" type="#_x0000_t9" style="position:absolute;left:19946;top:3258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" adj="4595" fillcolor="white [3201]" strokecolor="black [3200]"/>
                      <v:shape id="等腰三角形 815" o:spid="_x0000_s1197" type="#_x0000_t5" style="position:absolute;left:20720;top:36085;width:445;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" fillcolor="red" strokecolor="red" strokeweight="2pt"/>
                    </v:group>
                    <v:group id="组合 797" o:spid="_x0000_s1198" style="position:absolute;left:23933;top:32669;width:9005;height:8553" coordorigin="23933,3266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六边形 808" o:spid="_x0000_s1199" type="#_x0000_t9" style="position:absolute;left:23933;top:347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" adj="4595" fillcolor="white [3201]" strokecolor="black [3200]"/>
                      <v:shape id="六边形 809" o:spid="_x0000_s1200" type="#_x0000_t9" style="position:absolute;left:27870;top:3695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" adj="4595" fillcolor="white [3201]" strokecolor="black [3200]"/>
                      <v:shape id="六边形 810" o:spid="_x0000_s1201" type="#_x0000_t9" style="position:absolute;left:27908;top:3266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" adj="4595" fillcolor="white [3201]" strokecolor="black [3200]"/>
                      <v:shape id="等腰三角形 811" o:spid="_x0000_s1202" type="#_x0000_t5" style="position:absolute;left:28683;top:36174;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" fillcolor="red" strokecolor="red" strokeweight="2pt"/>
                    </v:group>
                    <v:group id="组合 798" o:spid="_x0000_s1203" style="position:absolute;left:31833;top:32771;width:9004;height:8547" coordorigin="31833,32771"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">
                      <v:shape id="六边形 804" o:spid="_x0000_s1204" type="#_x0000_t9" style="position:absolute;left:31833;top:348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" adj="4595" fillcolor="white [3201]" strokecolor="black [3200]"/>
                      <v:shape id="六边形 805" o:spid="_x0000_s1205" type="#_x0000_t9" style="position:absolute;left:35770;top:3705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" adj="4595" fillcolor="white [3201]" strokecolor="black [3200]"/>
                      <v:shape id="六边形 806" o:spid="_x0000_s1206" type="#_x0000_t9" style="position:absolute;left:35808;top:32771;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" adj="4595" fillcolor="white [3201]" strokecolor="black [3200]"/>
                      <v:shape id="等腰三角形 807" o:spid="_x0000_s1207" type="#_x0000_t5" style="position:absolute;left:36582;top:36276;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" fillcolor="red" strokecolor="red" strokeweight="2pt"/>
                    </v:group>
                    <v:group id="组合 799" o:spid="_x0000_s1208" style="position:absolute;left:8165;top:19655;width:9004;height:8554" coordorigin="8165,1965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六边形 800" o:spid="_x0000_s1209" type="#_x0000_t9" style="position:absolute;left:8165;top:217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" adj="4595" fillcolor="white [3201]" strokecolor="black [3200]"/>
                      <v:shape id="六边形 801" o:spid="_x0000_s1210" type="#_x0000_t9" style="position:absolute;left:12102;top:2394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" adj="4595" fillcolor="white [3201]" strokecolor="black [3200]"/>
                      <v:shape id="六边形 802" o:spid="_x0000_s1211" type="#_x0000_t9" style="position:absolute;left:12140;top:1965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" adj="4595" fillcolor="white [3201]" strokecolor="black [3200]"/>
                      <v:shape id="等腰三角形 803" o:spid="_x0000_s1212" type="#_x0000_t5" style="position:absolute;left:12915;top:23161;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" fillcolor="red" strokecolor="red" strokeweight="2pt"/>
                    </v:group>
                  </v:group>
                  <v:group id="组合 562" o:spid="_x0000_s1213" style="position:absolute;width:46176;height:42828" coordsize="46176,4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">
                    <v:group id="组合 563" o:spid="_x0000_s1214" style="position:absolute;left:14631;top:12805;width:16853;height:17133" coordorigin="14631,12806"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六边形 740" o:spid="_x0000_s1215" type="#_x0000_t9" style="position:absolute;left:14631;top:19246;width:14785;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" adj="4676" filled="f" strokecolor="#00b0f0" strokeweight="1pt"/>
                      <v:shape id="六边形 741" o:spid="_x0000_s1216" type="#_x0000_t9" style="position:absolute;left:26254;top:25607;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" adj="4676" filled="f" strokecolor="#00b0f0" strokeweight="1pt"/>
                      <v:shape id="六边形 742" o:spid="_x0000_s1217" type="#_x0000_t9" style="position:absolute;left:26199;top:12806;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" adj="4676" filled="f" strokecolor="#00b0f0" strokeweight="1pt"/>
                      <v:shape id="等腰三角形 743" o:spid="_x0000_s1218" type="#_x0000_t5" style="position:absolute;left:27910;top:23889;width:2949;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" fillcolor="#00b0f0" strokecolor="#00b0f0" strokeweight="2pt"/>
                      <v:shape id="图片 744" o:spid="_x0000_s1219" type="#_x0000_t75" style="position:absolute;left:16276;top:24959;width:1390;height:1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">
                        <v:imagedata r:id="rId9" o:title=""/>
                        <v:path arrowok="t"/>
                      </v:shape>
                      <v:shape id="图片 745" o:spid="_x0000_s1220" type="#_x0000_t75" style="position:absolute;left:34404;top:34618;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">
                        <v:imagedata r:id="rId9" o:title=""/>
                      </v:shape>
                      <v:shape id="图片 746" o:spid="_x0000_s1221" type="#_x0000_t75" style="position:absolute;left:34581;top:20046;width:1389;height: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">
                        <v:imagedata r:id="rId9" o:title=""/>
                      </v:shape>
                    </v:group>
                    <v:group id="组合 564" o:spid="_x0000_s1222" style="position:absolute;left:7270;width:16853;height:17125" coordorigin="7270"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六边形 733" o:spid="_x0000_s1223" type="#_x0000_t9" style="position:absolute;left:7270;top:6440;width:14786;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" adj="4676" filled="f" strokecolor="#00b0f0" strokeweight="1pt"/>
                      <v:shape id="六边形 734" o:spid="_x0000_s1224" type="#_x0000_t9" style="position:absolute;left:18893;top:12801;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" adj="4676" filled="f" strokecolor="#00b0f0" strokeweight="1pt"/>
                      <v:shape id="六边形 735" o:spid="_x0000_s1225" type="#_x0000_t9" style="position:absolute;left:18838;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" adj="4676" filled="f" strokecolor="#00b0f0" strokeweight="1pt"/>
                      <v:shape id="等腰三角形 736" o:spid="_x0000_s1226" type="#_x0000_t5" style="position:absolute;left:21056;top:12132;width:2019;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" fillcolor="#76923c [2406]" strokecolor="#76923c [2406]" strokeweight="2pt"/>
                      <v:shape id="图片 737" o:spid="_x0000_s1227" type="#_x0000_t75" style="position:absolute;left:8915;top:12153;width:1390;height:1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">
                        <v:imagedata r:id="rId9" o:title=""/>
                        <v:path arrowok="t"/>
                      </v:shape>
                      <v:shape id="图片 738" o:spid="_x0000_s1228" type="#_x0000_t75" style="position:absolute;left:27043;top:21812;width:1389;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">
                        <v:imagedata r:id="rId9" o:title=""/>
                      </v:shape>
                      <v:shape id="图片 739" o:spid="_x0000_s1229" type="#_x0000_t75" style="position:absolute;left:27221;top:7240;width:1388;height: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">
                        <v:imagedata r:id="rId9" o:title=""/>
                      </v:shape>
                    </v:group>
                    <v:group id="组合 565" o:spid="_x0000_s1230" style="position:absolute;left:22014;top:51;width:16852;height:17126" coordorigin="22014,51"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">
                      <v:shape id="六边形 726" o:spid="_x0000_s1231" type="#_x0000_t9" style="position:absolute;left:22014;top:6491;width:14785;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" adj="4676" filled="f" strokecolor="#00b0f0" strokeweight="1pt"/>
                      <v:shape id="六边形 727" o:spid="_x0000_s1232" type="#_x0000_t9" style="position:absolute;left:33637;top:12852;width:14783;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" adj="4676" filled="f" strokecolor="#00b0f0" strokeweight="1pt"/>
                      <v:shape id="六边形 728" o:spid="_x0000_s1233" type="#_x0000_t9" style="position:absolute;left:33582;top:51;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" adj="4676" filled="f" strokecolor="#00b0f0" strokeweight="1pt"/>
                      <v:shape id="等腰三角形 729" o:spid="_x0000_s1234" type="#_x0000_t5" style="position:absolute;left:35799;top:12183;width:2020;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" fillcolor="#76923c [2406]" strokecolor="#76923c [2406]" strokeweight="2pt"/>
                      <v:shape id="图片 730" o:spid="_x0000_s1235" type="#_x0000_t75" style="position:absolute;left:23659;top:12205;width:1390;height:1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">
                        <v:imagedata r:id="rId9" o:title=""/>
                        <v:path arrowok="t"/>
                      </v:shape>
                      <v:shape id="图片 731" o:spid="_x0000_s1236" type="#_x0000_t75" style="position:absolute;left:41787;top:21863;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">
                        <v:imagedata r:id="rId9" o:title=""/>
                      </v:shape>
                      <v:shape id="图片 732" o:spid="_x0000_s1237" type="#_x0000_t75" style="position:absolute;left:41964;top:7292;width:1389;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">
                        <v:imagedata r:id="rId9" o:title=""/>
                      </v:shape>
                    </v:group>
                    <v:group id="组合 566" o:spid="_x0000_s1238" style="position:absolute;left:29323;top:12886;width:16853;height:17126" coordorigin="29323,12886"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六边形 719" o:spid="_x0000_s1239" type="#_x0000_t9" style="position:absolute;left:29323;top:19326;width:14786;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" adj="4676" filled="f" strokecolor="#00b0f0" strokeweight="1pt"/>
                      <v:shape id="六边形 720" o:spid="_x0000_s1240" type="#_x0000_t9" style="position:absolute;left:40946;top:25687;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" adj="4676" filled="f" strokecolor="#00b0f0" strokeweight="1pt"/>
                      <v:shape id="六边形 721" o:spid="_x0000_s1241" type="#_x0000_t9" style="position:absolute;left:40891;top:12886;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" adj="4676" filled="f" strokecolor="#00b0f0" strokeweight="1pt"/>
                      <v:shape id="等腰三角形 722" o:spid="_x0000_s1242" type="#_x0000_t5" style="position:absolute;left:43109;top:25018;width:2019;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" fillcolor="#76923c [2406]" strokecolor="#76923c [2406]" strokeweight="2pt"/>
                      <v:shape id="图片 723" o:spid="_x0000_s1243" type="#_x0000_t75" style="position:absolute;left:30968;top:25040;width:1391;height:1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">
                        <v:imagedata r:id="rId9" o:title=""/>
                        <v:path arrowok="t"/>
                      </v:shape>
                      <v:shape id="图片 724" o:spid="_x0000_s1244" type="#_x0000_t75" style="position:absolute;left:49097;top:34698;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">
                        <v:imagedata r:id="rId9" o:title=""/>
                      </v:shape>
                      <v:shape id="图片 725" o:spid="_x0000_s1245" type="#_x0000_t75" style="position:absolute;left:49274;top:20127;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">
                        <v:imagedata r:id="rId9" o:title=""/>
                      </v:shape>
                    </v:group>
                    <v:group id="组合 567" o:spid="_x0000_s1246" style="position:absolute;top:12938;width:16852;height:17126" coordorigin=",12938"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">
                      <v:shape id="六边形 712" o:spid="_x0000_s1247" type="#_x0000_t9" style="position:absolute;top:19379;width:14785;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" adj="4676" filled="f" strokecolor="#00b0f0" strokeweight="1pt"/>
                      <v:shape id="六边形 713" o:spid="_x0000_s1248" type="#_x0000_t9" style="position:absolute;left:11622;top:25740;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" adj="4676" filled="f" strokecolor="#00b0f0" strokeweight="1pt"/>
                      <v:shape id="六边形 714" o:spid="_x0000_s1249" type="#_x0000_t9" style="position:absolute;left:11568;top:12938;width:14784;height:1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" adj="4676" filled="f" strokecolor="#00b0f0" strokeweight="1pt"/>
                      <v:shape id="等腰三角形 715" o:spid="_x0000_s1250" type="#_x0000_t5" style="position:absolute;left:13785;top:25071;width:2020;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" fillcolor="#76923c [2406]" strokecolor="#76923c [2406]" strokeweight="2pt"/>
                      <v:shape id="图片 716" o:spid="_x0000_s1251" type="#_x0000_t75" style="position:absolute;left:1645;top:25092;width:1390;height:1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">
                        <v:imagedata r:id="rId9" o:title=""/>
                        <v:path arrowok="t"/>
                      </v:shape>
                      <v:shape id="图片 717" o:spid="_x0000_s1252" type="#_x0000_t75" style="position:absolute;left:19773;top:34751;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">
                        <v:imagedata r:id="rId9" o:title=""/>
                      </v:shape>
                      <v:shape id="图片 718" o:spid="_x0000_s1253" type="#_x0000_t75" style="position:absolute;left:19950;top:20179;width:1389;height: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">
                        <v:imagedata r:id="rId9" o:title=""/>
                      </v:shape>
                    </v:group>
                    <v:group id="组合 568" o:spid="_x0000_s1254" style="position:absolute;left:21974;top:25709;width:16853;height:17119" coordorigin="21974,25709"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">
                      <v:shape id="六边形 705" o:spid="_x0000_s1255" type="#_x0000_t9" style="position:absolute;left:21974;top:32149;width:14786;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" adj="4676" filled="f" strokecolor="#00b0f0" strokeweight="1pt"/>
                      <v:shape id="六边形 706" o:spid="_x0000_s1256" type="#_x0000_t9" style="position:absolute;left:33597;top:38510;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" adj="4676" filled="f" strokecolor="#00b0f0" strokeweight="1pt"/>
                      <v:shape id="六边形 707" o:spid="_x0000_s1257" type="#_x0000_t9" style="position:absolute;left:33542;top:25709;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" adj="4676" filled="f" strokecolor="#00b0f0" strokeweight="1pt"/>
                      <v:shape id="等腰三角形 708" o:spid="_x0000_s1258" type="#_x0000_t5" style="position:absolute;left:35760;top:37841;width:2019;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" fillcolor="#76923c [2406]" strokecolor="#76923c [2406]" strokeweight="2pt"/>
                      <v:shape id="图片 709" o:spid="_x0000_s1259" type="#_x0000_t75" style="position:absolute;left:23619;top:37862;width:1391;height:1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">
                        <v:imagedata r:id="rId9" o:title=""/>
                        <v:path arrowok="t"/>
                      </v:shape>
                      <v:shape id="图片 710" o:spid="_x0000_s1260" type="#_x0000_t75" style="position:absolute;left:41747;top:47521;width:1389;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">
                        <v:imagedata r:id="rId9" o:title=""/>
                      </v:shape>
                      <v:shape id="图片 711" o:spid="_x0000_s1261" type="#_x0000_t75" style="position:absolute;left:41925;top:32949;width:1388;height: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">
                        <v:imagedata r:id="rId9" o:title=""/>
                      </v:shape>
                    </v:group>
                    <v:group id="组合 569" o:spid="_x0000_s1262" style="position:absolute;left:7322;top:25674;width:16853;height:17119" coordorigin="7322,25674" coordsize="26406,25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六边形 570" o:spid="_x0000_s1263" type="#_x0000_t9" style="position:absolute;left:7322;top:32114;width:14786;height:1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" adj="4676" filled="f" strokecolor="#00b0f0" strokeweight="1pt"/>
                      <v:shape id="六边形 571" o:spid="_x0000_s1264" type="#_x0000_t9" style="position:absolute;left:18945;top:38475;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" adj="4676" filled="f" strokecolor="#00b0f0" strokeweight="1pt"/>
                      <v:shape id="六边形 572" o:spid="_x0000_s1265" type="#_x0000_t9" style="position:absolute;left:18890;top:25674;width:14784;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" adj="4676" filled="f" strokecolor="#00b0f0" strokeweight="1pt"/>
                      <v:shape id="等腰三角形 573" o:spid="_x0000_s1266" type="#_x0000_t5" style="position:absolute;left:21108;top:37806;width:2019;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" fillcolor="#76923c [2406]" strokecolor="#76923c [2406]" strokeweight="2pt"/>
                      <v:shape id="图片 574" o:spid="_x0000_s1267" type="#_x0000_t75" style="position:absolute;left:8967;top:37828;width:1391;height:1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">
                        <v:imagedata r:id="rId9" o:title=""/>
                        <v:path arrowok="t"/>
                      </v:shape>
                      <v:shape id="图片 575" o:spid="_x0000_s1268" type="#_x0000_t75" style="position:absolute;left:27095;top:47486;width:1389;height: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">
                        <v:imagedata r:id="rId9" o:title=""/>
                      </v:shape>
                      <v:shape id="图片 704" o:spid="_x0000_s1269" type="#_x0000_t75" style="position:absolute;left:27273;top:32915;width:1388;height:1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">
                        <v:imagedata r:id="rId9" o:title=""/>
                      </v:shape>
                    </v:group>
                  </v:group>
                </v:group>
                <w10:anchorlock/>
              </v:group>
            </w:pict>
          </mc:Fallback>
        </mc:AlternateContent>
      </w:r>
    </w:p>
    <w:p w14:paraId="26F88638" w14:textId="176914EE" w:rsidR="000A6131" w:rsidRDefault="000A6131" w:rsidP="000A6131">
      <w:pPr>
        <w:pStyle w:val="aff7"/>
        <w:jc w:val="center"/>
        <w:rPr>
          <w:rFonts w:hint="eastAsia"/>
          <w:vertAlign w:val="subscript"/>
          <w:lang w:eastAsia="zh-CN"/>
        </w:rPr>
      </w:pPr>
      <w:bookmarkStart w:id="4" w:name="OLE_LINK5"/>
      <w:bookmarkStart w:id="5" w:name="OLE_LINK1"/>
      <w:r>
        <w:lastRenderedPageBreak/>
        <w:t xml:space="preserve">Figure </w:t>
      </w:r>
      <w:r>
        <w:fldChar w:fldCharType="begin"/>
      </w:r>
      <w:r>
        <w:instrText xml:space="preserve"> SEQ Figure \* ARABIC </w:instrText>
      </w:r>
      <w:r>
        <w:fldChar w:fldCharType="separate"/>
      </w:r>
      <w:r w:rsidR="00663203">
        <w:rPr>
          <w:rFonts w:hint="eastAsia"/>
          <w:noProof/>
        </w:rPr>
        <w:t>1</w:t>
      </w:r>
      <w:r>
        <w:fldChar w:fldCharType="end"/>
      </w:r>
      <w:r>
        <w:t xml:space="preserve"> </w:t>
      </w:r>
      <w:bookmarkEnd w:id="4"/>
      <w:r w:rsidR="00C950CE">
        <w:rPr>
          <w:lang w:eastAsia="zh-CN"/>
        </w:rPr>
        <w:t xml:space="preserve">Layout of TN </w:t>
      </w:r>
      <w:r>
        <w:rPr>
          <w:lang w:eastAsia="zh-CN"/>
        </w:rPr>
        <w:t xml:space="preserve">and UAV </w:t>
      </w:r>
      <w:r w:rsidR="00C950CE">
        <w:rPr>
          <w:lang w:eastAsia="zh-CN"/>
        </w:rPr>
        <w:t xml:space="preserve">with center </w:t>
      </w:r>
      <w:r>
        <w:rPr>
          <w:lang w:eastAsia="zh-CN"/>
        </w:rPr>
        <w:t>co-located</w:t>
      </w:r>
      <w:r w:rsidR="004F20A9">
        <w:rPr>
          <w:lang w:eastAsia="zh-CN"/>
        </w:rPr>
        <w:t>, Uma (left) and RMa (right)</w:t>
      </w:r>
    </w:p>
    <w:bookmarkEnd w:id="5"/>
    <w:p w14:paraId="47085D85" w14:textId="43AEF9F2" w:rsidR="000A6131" w:rsidRDefault="00CB4C7F" w:rsidP="00146051">
      <w:pPr>
        <w:rPr>
          <w:lang w:eastAsia="zh-CN"/>
        </w:rPr>
      </w:pPr>
      <w:r>
        <w:rPr>
          <w:lang w:eastAsia="zh-CN"/>
        </w:rPr>
        <w:t>The first priority</w:t>
      </w:r>
      <w:r>
        <w:rPr>
          <w:rFonts w:hint="eastAsia"/>
          <w:lang w:val="en-US" w:eastAsia="zh-CN"/>
        </w:rPr>
        <w:t xml:space="preserve"> </w:t>
      </w:r>
      <w:r>
        <w:rPr>
          <w:lang w:val="en-US" w:eastAsia="zh-CN"/>
        </w:rPr>
        <w:t>scenario 4 &amp; 8 concern the UAV UL interference to TN UL. As it is expected UAV UE has higher power up to 33dBm, so it is the first priority for co-existence study based on common understanding.</w:t>
      </w:r>
    </w:p>
    <w:tbl>
      <w:tblPr>
        <w:tblW w:w="4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70"/>
        <w:gridCol w:w="1568"/>
        <w:gridCol w:w="2283"/>
        <w:gridCol w:w="1789"/>
      </w:tblGrid>
      <w:tr w:rsidR="00AC7623" w14:paraId="2DBEEB3E" w14:textId="77777777" w:rsidTr="00AC7623">
        <w:trPr>
          <w:trHeight w:val="201"/>
          <w:jc w:val="center"/>
        </w:trPr>
        <w:tc>
          <w:tcPr>
            <w:tcW w:w="308" w:type="pct"/>
            <w:tcBorders>
              <w:top w:val="single" w:sz="4" w:space="0" w:color="auto"/>
              <w:left w:val="single" w:sz="4" w:space="0" w:color="auto"/>
              <w:bottom w:val="nil"/>
              <w:right w:val="single" w:sz="4" w:space="0" w:color="auto"/>
            </w:tcBorders>
            <w:vAlign w:val="center"/>
          </w:tcPr>
          <w:p w14:paraId="4F3E0B51" w14:textId="77777777" w:rsidR="00AC7623" w:rsidRPr="00116565" w:rsidRDefault="00AC7623">
            <w:pPr>
              <w:pStyle w:val="TAH"/>
              <w:rPr>
                <w:rFonts w:eastAsia="Times New Roman"/>
                <w:iCs/>
                <w:lang w:eastAsia="ja-JP"/>
              </w:rPr>
            </w:pPr>
          </w:p>
        </w:tc>
        <w:tc>
          <w:tcPr>
            <w:tcW w:w="2182" w:type="pct"/>
            <w:gridSpan w:val="2"/>
            <w:tcBorders>
              <w:top w:val="single" w:sz="4" w:space="0" w:color="auto"/>
              <w:left w:val="single" w:sz="4" w:space="0" w:color="auto"/>
              <w:bottom w:val="single" w:sz="4" w:space="0" w:color="auto"/>
              <w:right w:val="single" w:sz="4" w:space="0" w:color="auto"/>
            </w:tcBorders>
            <w:vAlign w:val="center"/>
            <w:hideMark/>
          </w:tcPr>
          <w:p w14:paraId="1A44F8D2" w14:textId="77777777" w:rsidR="00AC7623" w:rsidRPr="00116565" w:rsidRDefault="00AC7623">
            <w:pPr>
              <w:pStyle w:val="TAH"/>
              <w:rPr>
                <w:iCs/>
              </w:rPr>
            </w:pPr>
            <w:r w:rsidRPr="00116565">
              <w:rPr>
                <w:iCs/>
              </w:rPr>
              <w:t>Aggressor</w:t>
            </w:r>
          </w:p>
        </w:tc>
        <w:tc>
          <w:tcPr>
            <w:tcW w:w="2510" w:type="pct"/>
            <w:gridSpan w:val="2"/>
            <w:tcBorders>
              <w:top w:val="single" w:sz="4" w:space="0" w:color="auto"/>
              <w:left w:val="single" w:sz="4" w:space="0" w:color="auto"/>
              <w:bottom w:val="single" w:sz="4" w:space="0" w:color="auto"/>
              <w:right w:val="single" w:sz="4" w:space="0" w:color="auto"/>
            </w:tcBorders>
            <w:vAlign w:val="center"/>
            <w:hideMark/>
          </w:tcPr>
          <w:p w14:paraId="630A5452" w14:textId="77777777" w:rsidR="00AC7623" w:rsidRPr="00116565" w:rsidRDefault="00AC7623">
            <w:pPr>
              <w:pStyle w:val="TAH"/>
              <w:rPr>
                <w:iCs/>
              </w:rPr>
            </w:pPr>
            <w:r w:rsidRPr="00116565">
              <w:rPr>
                <w:iCs/>
              </w:rPr>
              <w:t>Victim</w:t>
            </w:r>
          </w:p>
        </w:tc>
      </w:tr>
      <w:tr w:rsidR="00AC7623" w14:paraId="68D5D94E" w14:textId="77777777" w:rsidTr="00AC7623">
        <w:trPr>
          <w:trHeight w:val="452"/>
          <w:jc w:val="center"/>
        </w:trPr>
        <w:tc>
          <w:tcPr>
            <w:tcW w:w="308" w:type="pct"/>
            <w:tcBorders>
              <w:top w:val="nil"/>
              <w:left w:val="single" w:sz="4" w:space="0" w:color="auto"/>
              <w:bottom w:val="single" w:sz="4" w:space="0" w:color="auto"/>
              <w:right w:val="single" w:sz="4" w:space="0" w:color="auto"/>
            </w:tcBorders>
            <w:vAlign w:val="center"/>
            <w:hideMark/>
          </w:tcPr>
          <w:p w14:paraId="10536A44" w14:textId="77777777" w:rsidR="00AC7623" w:rsidRPr="00116565" w:rsidRDefault="00AC7623">
            <w:pPr>
              <w:pStyle w:val="TAH"/>
              <w:rPr>
                <w:bCs/>
                <w:iCs/>
                <w:szCs w:val="18"/>
                <w:lang w:eastAsia="ja-JP"/>
              </w:rPr>
            </w:pPr>
            <w:r w:rsidRPr="00116565">
              <w:rPr>
                <w:iCs/>
              </w:rPr>
              <w:t>No.</w:t>
            </w:r>
          </w:p>
        </w:tc>
        <w:tc>
          <w:tcPr>
            <w:tcW w:w="1215" w:type="pct"/>
            <w:tcBorders>
              <w:top w:val="single" w:sz="4" w:space="0" w:color="auto"/>
              <w:left w:val="single" w:sz="4" w:space="0" w:color="auto"/>
              <w:bottom w:val="single" w:sz="4" w:space="0" w:color="auto"/>
              <w:right w:val="single" w:sz="4" w:space="0" w:color="auto"/>
            </w:tcBorders>
            <w:vAlign w:val="center"/>
            <w:hideMark/>
          </w:tcPr>
          <w:p w14:paraId="6B2063C7" w14:textId="77777777" w:rsidR="00AC7623" w:rsidRPr="00116565" w:rsidRDefault="00AC7623">
            <w:pPr>
              <w:pStyle w:val="TAH"/>
              <w:rPr>
                <w:iCs/>
                <w:szCs w:val="24"/>
                <w:lang w:eastAsia="sv-SE"/>
              </w:rPr>
            </w:pPr>
            <w:r w:rsidRPr="00116565">
              <w:rPr>
                <w:iCs/>
                <w:lang w:eastAsia="sv-SE"/>
              </w:rPr>
              <w:t>deployment scenario</w:t>
            </w:r>
          </w:p>
          <w:p w14:paraId="54A0C885" w14:textId="77777777" w:rsidR="00AC7623" w:rsidRPr="00116565" w:rsidRDefault="00AC7623">
            <w:pPr>
              <w:pStyle w:val="TAH"/>
              <w:rPr>
                <w:iCs/>
                <w:lang w:eastAsia="sv-SE"/>
              </w:rPr>
            </w:pPr>
            <w:r w:rsidRPr="00116565">
              <w:rPr>
                <w:iCs/>
                <w:lang w:eastAsia="sv-SE"/>
              </w:rPr>
              <w:t>UL/DL</w:t>
            </w:r>
          </w:p>
        </w:tc>
        <w:tc>
          <w:tcPr>
            <w:tcW w:w="967" w:type="pct"/>
            <w:tcBorders>
              <w:top w:val="single" w:sz="4" w:space="0" w:color="auto"/>
              <w:left w:val="single" w:sz="4" w:space="0" w:color="auto"/>
              <w:bottom w:val="single" w:sz="4" w:space="0" w:color="auto"/>
              <w:right w:val="single" w:sz="4" w:space="0" w:color="auto"/>
            </w:tcBorders>
            <w:vAlign w:val="center"/>
            <w:hideMark/>
          </w:tcPr>
          <w:p w14:paraId="373980A4" w14:textId="77777777" w:rsidR="00AC7623" w:rsidRPr="00116565" w:rsidRDefault="00AC7623">
            <w:pPr>
              <w:pStyle w:val="TAH"/>
              <w:rPr>
                <w:rFonts w:eastAsiaTheme="minorEastAsia"/>
                <w:iCs/>
                <w:lang w:eastAsia="sv-SE"/>
              </w:rPr>
            </w:pPr>
            <w:r w:rsidRPr="00116565">
              <w:rPr>
                <w:rFonts w:eastAsiaTheme="minorEastAsia"/>
                <w:iCs/>
                <w:lang w:eastAsia="sv-SE"/>
              </w:rPr>
              <w:t>System BW</w:t>
            </w:r>
          </w:p>
          <w:p w14:paraId="3408E3C1" w14:textId="77777777" w:rsidR="00AC7623" w:rsidRPr="00116565" w:rsidRDefault="00AC7623">
            <w:pPr>
              <w:pStyle w:val="TAH"/>
              <w:rPr>
                <w:rFonts w:eastAsia="Times New Roman"/>
                <w:iCs/>
                <w:lang w:eastAsia="sv-SE"/>
              </w:rPr>
            </w:pPr>
            <w:r w:rsidRPr="00116565">
              <w:rPr>
                <w:iCs/>
                <w:lang w:eastAsia="sv-SE"/>
              </w:rPr>
              <w:t>duplex mode</w:t>
            </w:r>
          </w:p>
        </w:tc>
        <w:tc>
          <w:tcPr>
            <w:tcW w:w="1407" w:type="pct"/>
            <w:tcBorders>
              <w:top w:val="single" w:sz="4" w:space="0" w:color="auto"/>
              <w:left w:val="single" w:sz="4" w:space="0" w:color="auto"/>
              <w:bottom w:val="single" w:sz="4" w:space="0" w:color="auto"/>
              <w:right w:val="single" w:sz="4" w:space="0" w:color="auto"/>
            </w:tcBorders>
            <w:vAlign w:val="center"/>
            <w:hideMark/>
          </w:tcPr>
          <w:p w14:paraId="5416243A" w14:textId="77777777" w:rsidR="00AC7623" w:rsidRPr="00116565" w:rsidRDefault="00AC7623">
            <w:pPr>
              <w:pStyle w:val="TAH"/>
              <w:rPr>
                <w:iCs/>
                <w:lang w:eastAsia="sv-SE"/>
              </w:rPr>
            </w:pPr>
            <w:r w:rsidRPr="00116565">
              <w:rPr>
                <w:iCs/>
                <w:lang w:eastAsia="sv-SE"/>
              </w:rPr>
              <w:t>deployment scenario</w:t>
            </w:r>
          </w:p>
          <w:p w14:paraId="707898FD" w14:textId="77777777" w:rsidR="00AC7623" w:rsidRPr="00116565" w:rsidRDefault="00AC7623">
            <w:pPr>
              <w:pStyle w:val="TAH"/>
              <w:rPr>
                <w:iCs/>
                <w:lang w:eastAsia="ja-JP"/>
              </w:rPr>
            </w:pPr>
            <w:r w:rsidRPr="00116565">
              <w:rPr>
                <w:iCs/>
                <w:lang w:eastAsia="sv-SE"/>
              </w:rPr>
              <w:t>UL/DL</w:t>
            </w:r>
          </w:p>
        </w:tc>
        <w:tc>
          <w:tcPr>
            <w:tcW w:w="1102" w:type="pct"/>
            <w:tcBorders>
              <w:top w:val="single" w:sz="4" w:space="0" w:color="auto"/>
              <w:left w:val="single" w:sz="4" w:space="0" w:color="auto"/>
              <w:bottom w:val="single" w:sz="4" w:space="0" w:color="auto"/>
              <w:right w:val="single" w:sz="4" w:space="0" w:color="auto"/>
            </w:tcBorders>
            <w:vAlign w:val="center"/>
            <w:hideMark/>
          </w:tcPr>
          <w:p w14:paraId="5D920C88" w14:textId="77777777" w:rsidR="00AC7623" w:rsidRPr="00116565" w:rsidRDefault="00AC7623">
            <w:pPr>
              <w:pStyle w:val="TAH"/>
              <w:rPr>
                <w:rFonts w:eastAsiaTheme="minorEastAsia"/>
                <w:iCs/>
                <w:lang w:eastAsia="sv-SE"/>
              </w:rPr>
            </w:pPr>
            <w:r w:rsidRPr="00116565">
              <w:rPr>
                <w:rFonts w:eastAsiaTheme="minorEastAsia"/>
                <w:iCs/>
                <w:lang w:eastAsia="sv-SE"/>
              </w:rPr>
              <w:t>System BW</w:t>
            </w:r>
          </w:p>
          <w:p w14:paraId="46F7A987" w14:textId="77777777" w:rsidR="00AC7623" w:rsidRPr="00116565" w:rsidRDefault="00AC7623">
            <w:pPr>
              <w:pStyle w:val="TAH"/>
              <w:rPr>
                <w:rFonts w:eastAsia="Times New Roman"/>
                <w:iCs/>
                <w:lang w:eastAsia="sv-SE"/>
              </w:rPr>
            </w:pPr>
            <w:r w:rsidRPr="00116565">
              <w:rPr>
                <w:iCs/>
                <w:lang w:eastAsia="sv-SE"/>
              </w:rPr>
              <w:t>duplex mode</w:t>
            </w:r>
          </w:p>
        </w:tc>
      </w:tr>
      <w:tr w:rsidR="00AC7623" w14:paraId="483EBB6B" w14:textId="77777777" w:rsidTr="00AC7623">
        <w:trPr>
          <w:trHeight w:val="403"/>
          <w:jc w:val="center"/>
        </w:trPr>
        <w:tc>
          <w:tcPr>
            <w:tcW w:w="308" w:type="pct"/>
            <w:tcBorders>
              <w:top w:val="single" w:sz="4" w:space="0" w:color="auto"/>
              <w:left w:val="single" w:sz="4" w:space="0" w:color="auto"/>
              <w:bottom w:val="single" w:sz="4" w:space="0" w:color="auto"/>
              <w:right w:val="single" w:sz="4" w:space="0" w:color="auto"/>
            </w:tcBorders>
            <w:vAlign w:val="center"/>
            <w:hideMark/>
          </w:tcPr>
          <w:p w14:paraId="763ED69D" w14:textId="77777777" w:rsidR="00AC7623" w:rsidRPr="00116565" w:rsidRDefault="00AC7623">
            <w:pPr>
              <w:pStyle w:val="TAC"/>
              <w:rPr>
                <w:iCs/>
                <w:lang w:val="x-none" w:eastAsia="sv-SE"/>
              </w:rPr>
            </w:pPr>
            <w:r w:rsidRPr="00116565">
              <w:rPr>
                <w:iCs/>
                <w:lang w:eastAsia="sv-SE"/>
              </w:rPr>
              <w:t>4</w:t>
            </w:r>
          </w:p>
        </w:tc>
        <w:tc>
          <w:tcPr>
            <w:tcW w:w="1215" w:type="pct"/>
            <w:tcBorders>
              <w:top w:val="single" w:sz="4" w:space="0" w:color="auto"/>
              <w:left w:val="single" w:sz="4" w:space="0" w:color="auto"/>
              <w:bottom w:val="single" w:sz="4" w:space="0" w:color="auto"/>
              <w:right w:val="single" w:sz="4" w:space="0" w:color="auto"/>
            </w:tcBorders>
            <w:vAlign w:val="center"/>
            <w:hideMark/>
          </w:tcPr>
          <w:p w14:paraId="63BC3D38" w14:textId="77777777" w:rsidR="00AC7623" w:rsidRPr="00116565" w:rsidRDefault="00AC7623">
            <w:pPr>
              <w:pStyle w:val="TAC"/>
              <w:rPr>
                <w:iCs/>
                <w:lang w:eastAsia="sv-SE"/>
              </w:rPr>
            </w:pPr>
            <w:r w:rsidRPr="00116565">
              <w:rPr>
                <w:iCs/>
                <w:lang w:eastAsia="sv-SE"/>
              </w:rPr>
              <w:t>UAV UL</w:t>
            </w:r>
          </w:p>
        </w:tc>
        <w:tc>
          <w:tcPr>
            <w:tcW w:w="967" w:type="pct"/>
            <w:tcBorders>
              <w:top w:val="single" w:sz="4" w:space="0" w:color="auto"/>
              <w:left w:val="single" w:sz="4" w:space="0" w:color="auto"/>
              <w:bottom w:val="single" w:sz="4" w:space="0" w:color="auto"/>
              <w:right w:val="single" w:sz="4" w:space="0" w:color="auto"/>
            </w:tcBorders>
            <w:vAlign w:val="center"/>
            <w:hideMark/>
          </w:tcPr>
          <w:p w14:paraId="478574AB" w14:textId="77777777" w:rsidR="00AC7623" w:rsidRPr="00116565" w:rsidRDefault="00AC7623">
            <w:pPr>
              <w:pStyle w:val="TAC"/>
              <w:rPr>
                <w:rFonts w:eastAsia="Times New Roman"/>
                <w:iCs/>
                <w:lang w:eastAsia="sv-SE"/>
              </w:rPr>
            </w:pPr>
            <w:r w:rsidRPr="00116565">
              <w:rPr>
                <w:iCs/>
              </w:rPr>
              <w:t>100MHz</w:t>
            </w:r>
          </w:p>
          <w:p w14:paraId="65D9B077" w14:textId="77777777" w:rsidR="00AC7623" w:rsidRPr="00116565" w:rsidRDefault="00AC7623">
            <w:pPr>
              <w:pStyle w:val="TAC"/>
              <w:rPr>
                <w:iCs/>
              </w:rPr>
            </w:pPr>
            <w:r w:rsidRPr="00116565">
              <w:rPr>
                <w:iCs/>
              </w:rPr>
              <w:t>TDD</w:t>
            </w:r>
          </w:p>
        </w:tc>
        <w:tc>
          <w:tcPr>
            <w:tcW w:w="1407" w:type="pct"/>
            <w:tcBorders>
              <w:top w:val="single" w:sz="4" w:space="0" w:color="auto"/>
              <w:left w:val="single" w:sz="4" w:space="0" w:color="auto"/>
              <w:bottom w:val="single" w:sz="4" w:space="0" w:color="auto"/>
              <w:right w:val="single" w:sz="4" w:space="0" w:color="auto"/>
            </w:tcBorders>
            <w:vAlign w:val="center"/>
            <w:hideMark/>
          </w:tcPr>
          <w:p w14:paraId="6B53B818" w14:textId="77777777" w:rsidR="00AC7623" w:rsidRPr="00116565" w:rsidRDefault="00AC7623">
            <w:pPr>
              <w:pStyle w:val="TAC"/>
              <w:rPr>
                <w:iCs/>
                <w:lang w:eastAsia="sv-SE"/>
              </w:rPr>
            </w:pPr>
            <w:r w:rsidRPr="00116565">
              <w:rPr>
                <w:iCs/>
                <w:lang w:eastAsia="sv-SE"/>
              </w:rPr>
              <w:t>TN UL</w:t>
            </w:r>
          </w:p>
        </w:tc>
        <w:tc>
          <w:tcPr>
            <w:tcW w:w="1102" w:type="pct"/>
            <w:tcBorders>
              <w:top w:val="single" w:sz="4" w:space="0" w:color="auto"/>
              <w:left w:val="single" w:sz="4" w:space="0" w:color="auto"/>
              <w:bottom w:val="single" w:sz="4" w:space="0" w:color="auto"/>
              <w:right w:val="single" w:sz="4" w:space="0" w:color="auto"/>
            </w:tcBorders>
            <w:vAlign w:val="center"/>
            <w:hideMark/>
          </w:tcPr>
          <w:p w14:paraId="05CA5C05" w14:textId="77777777" w:rsidR="00AC7623" w:rsidRPr="00116565" w:rsidRDefault="00AC7623">
            <w:pPr>
              <w:pStyle w:val="TAC"/>
              <w:rPr>
                <w:rFonts w:eastAsia="Times New Roman"/>
                <w:iCs/>
                <w:lang w:eastAsia="sv-SE"/>
              </w:rPr>
            </w:pPr>
            <w:r w:rsidRPr="00116565">
              <w:rPr>
                <w:iCs/>
              </w:rPr>
              <w:t>100MHz</w:t>
            </w:r>
          </w:p>
          <w:p w14:paraId="3F38E37D" w14:textId="77777777" w:rsidR="00AC7623" w:rsidRPr="00116565" w:rsidRDefault="00AC7623">
            <w:pPr>
              <w:pStyle w:val="TAC"/>
              <w:rPr>
                <w:iCs/>
              </w:rPr>
            </w:pPr>
            <w:r w:rsidRPr="00116565">
              <w:rPr>
                <w:rFonts w:eastAsia="Yu Mincho"/>
                <w:iCs/>
              </w:rPr>
              <w:t>TDD</w:t>
            </w:r>
          </w:p>
        </w:tc>
      </w:tr>
      <w:tr w:rsidR="00AC7623" w14:paraId="1E66E41C" w14:textId="77777777" w:rsidTr="00AC7623">
        <w:trPr>
          <w:trHeight w:val="403"/>
          <w:jc w:val="center"/>
        </w:trPr>
        <w:tc>
          <w:tcPr>
            <w:tcW w:w="308" w:type="pct"/>
            <w:tcBorders>
              <w:top w:val="single" w:sz="4" w:space="0" w:color="auto"/>
              <w:left w:val="single" w:sz="4" w:space="0" w:color="auto"/>
              <w:bottom w:val="single" w:sz="4" w:space="0" w:color="auto"/>
              <w:right w:val="single" w:sz="4" w:space="0" w:color="auto"/>
            </w:tcBorders>
            <w:vAlign w:val="center"/>
            <w:hideMark/>
          </w:tcPr>
          <w:p w14:paraId="55D4ADF9" w14:textId="77777777" w:rsidR="00AC7623" w:rsidRPr="00116565" w:rsidRDefault="00AC7623">
            <w:pPr>
              <w:pStyle w:val="TAC"/>
              <w:rPr>
                <w:iCs/>
                <w:lang w:val="x-none" w:eastAsia="sv-SE"/>
              </w:rPr>
            </w:pPr>
            <w:r w:rsidRPr="00116565">
              <w:rPr>
                <w:iCs/>
                <w:lang w:eastAsia="sv-SE"/>
              </w:rPr>
              <w:t>8</w:t>
            </w:r>
          </w:p>
        </w:tc>
        <w:tc>
          <w:tcPr>
            <w:tcW w:w="1215" w:type="pct"/>
            <w:tcBorders>
              <w:top w:val="single" w:sz="4" w:space="0" w:color="auto"/>
              <w:left w:val="single" w:sz="4" w:space="0" w:color="auto"/>
              <w:bottom w:val="single" w:sz="4" w:space="0" w:color="auto"/>
              <w:right w:val="single" w:sz="4" w:space="0" w:color="auto"/>
            </w:tcBorders>
            <w:vAlign w:val="center"/>
            <w:hideMark/>
          </w:tcPr>
          <w:p w14:paraId="5B231461" w14:textId="77777777" w:rsidR="00AC7623" w:rsidRPr="00116565" w:rsidRDefault="00AC7623">
            <w:pPr>
              <w:pStyle w:val="TAC"/>
              <w:rPr>
                <w:iCs/>
                <w:lang w:eastAsia="sv-SE"/>
              </w:rPr>
            </w:pPr>
            <w:r w:rsidRPr="00116565">
              <w:rPr>
                <w:iCs/>
                <w:lang w:eastAsia="sv-SE"/>
              </w:rPr>
              <w:t>UAV UL</w:t>
            </w:r>
          </w:p>
        </w:tc>
        <w:tc>
          <w:tcPr>
            <w:tcW w:w="967" w:type="pct"/>
            <w:tcBorders>
              <w:top w:val="single" w:sz="4" w:space="0" w:color="auto"/>
              <w:left w:val="single" w:sz="4" w:space="0" w:color="auto"/>
              <w:bottom w:val="single" w:sz="4" w:space="0" w:color="auto"/>
              <w:right w:val="single" w:sz="4" w:space="0" w:color="auto"/>
            </w:tcBorders>
            <w:vAlign w:val="center"/>
            <w:hideMark/>
          </w:tcPr>
          <w:p w14:paraId="6BD1AECB" w14:textId="77777777" w:rsidR="00AC7623" w:rsidRPr="00116565" w:rsidRDefault="00AC7623">
            <w:pPr>
              <w:pStyle w:val="TAC"/>
              <w:rPr>
                <w:rFonts w:eastAsiaTheme="minorEastAsia"/>
                <w:iCs/>
                <w:lang w:eastAsia="sv-SE"/>
              </w:rPr>
            </w:pPr>
            <w:r w:rsidRPr="00116565">
              <w:rPr>
                <w:rFonts w:eastAsiaTheme="minorEastAsia"/>
                <w:iCs/>
                <w:lang w:eastAsia="sv-SE"/>
              </w:rPr>
              <w:t>[20</w:t>
            </w:r>
            <w:r w:rsidRPr="00116565">
              <w:rPr>
                <w:iCs/>
              </w:rPr>
              <w:t>MHz</w:t>
            </w:r>
            <w:r w:rsidRPr="00116565">
              <w:rPr>
                <w:rFonts w:eastAsiaTheme="minorEastAsia"/>
                <w:iCs/>
                <w:lang w:eastAsia="sv-SE"/>
              </w:rPr>
              <w:t>]</w:t>
            </w:r>
          </w:p>
          <w:p w14:paraId="662B8E9D" w14:textId="77777777" w:rsidR="00AC7623" w:rsidRPr="00116565" w:rsidRDefault="00AC7623">
            <w:pPr>
              <w:pStyle w:val="TAC"/>
              <w:rPr>
                <w:rFonts w:eastAsia="Times New Roman"/>
                <w:iCs/>
              </w:rPr>
            </w:pPr>
            <w:r w:rsidRPr="00116565">
              <w:rPr>
                <w:rFonts w:eastAsiaTheme="minorEastAsia"/>
                <w:iCs/>
                <w:lang w:eastAsia="sv-SE"/>
              </w:rPr>
              <w:t>F</w:t>
            </w:r>
            <w:r w:rsidRPr="00116565">
              <w:rPr>
                <w:iCs/>
              </w:rPr>
              <w:t>DD</w:t>
            </w:r>
          </w:p>
        </w:tc>
        <w:tc>
          <w:tcPr>
            <w:tcW w:w="1407" w:type="pct"/>
            <w:tcBorders>
              <w:top w:val="single" w:sz="4" w:space="0" w:color="auto"/>
              <w:left w:val="single" w:sz="4" w:space="0" w:color="auto"/>
              <w:bottom w:val="single" w:sz="4" w:space="0" w:color="auto"/>
              <w:right w:val="single" w:sz="4" w:space="0" w:color="auto"/>
            </w:tcBorders>
            <w:vAlign w:val="center"/>
            <w:hideMark/>
          </w:tcPr>
          <w:p w14:paraId="300B1A64" w14:textId="77777777" w:rsidR="00AC7623" w:rsidRPr="00116565" w:rsidRDefault="00AC7623">
            <w:pPr>
              <w:pStyle w:val="TAC"/>
              <w:rPr>
                <w:iCs/>
                <w:lang w:eastAsia="sv-SE"/>
              </w:rPr>
            </w:pPr>
            <w:r w:rsidRPr="00116565">
              <w:rPr>
                <w:iCs/>
                <w:lang w:eastAsia="sv-SE"/>
              </w:rPr>
              <w:t>TN UL</w:t>
            </w:r>
          </w:p>
        </w:tc>
        <w:tc>
          <w:tcPr>
            <w:tcW w:w="1102" w:type="pct"/>
            <w:tcBorders>
              <w:top w:val="single" w:sz="4" w:space="0" w:color="auto"/>
              <w:left w:val="single" w:sz="4" w:space="0" w:color="auto"/>
              <w:bottom w:val="single" w:sz="4" w:space="0" w:color="auto"/>
              <w:right w:val="single" w:sz="4" w:space="0" w:color="auto"/>
            </w:tcBorders>
            <w:vAlign w:val="center"/>
            <w:hideMark/>
          </w:tcPr>
          <w:p w14:paraId="350043BF" w14:textId="77777777" w:rsidR="00AC7623" w:rsidRPr="00116565" w:rsidRDefault="00AC7623">
            <w:pPr>
              <w:pStyle w:val="TAC"/>
              <w:rPr>
                <w:rFonts w:eastAsiaTheme="minorEastAsia"/>
                <w:iCs/>
                <w:lang w:eastAsia="sv-SE"/>
              </w:rPr>
            </w:pPr>
            <w:r w:rsidRPr="00116565">
              <w:rPr>
                <w:rFonts w:eastAsiaTheme="minorEastAsia"/>
                <w:iCs/>
                <w:lang w:eastAsia="sv-SE"/>
              </w:rPr>
              <w:t>[20</w:t>
            </w:r>
            <w:r w:rsidRPr="00116565">
              <w:rPr>
                <w:iCs/>
              </w:rPr>
              <w:t>MHz</w:t>
            </w:r>
            <w:r w:rsidRPr="00116565">
              <w:rPr>
                <w:rFonts w:eastAsiaTheme="minorEastAsia"/>
                <w:iCs/>
                <w:lang w:eastAsia="sv-SE"/>
              </w:rPr>
              <w:t>]</w:t>
            </w:r>
          </w:p>
          <w:p w14:paraId="6633D2EC" w14:textId="77777777" w:rsidR="00AC7623" w:rsidRPr="00116565" w:rsidRDefault="00AC7623">
            <w:pPr>
              <w:pStyle w:val="TAC"/>
              <w:rPr>
                <w:rFonts w:eastAsia="Times New Roman"/>
                <w:iCs/>
              </w:rPr>
            </w:pPr>
            <w:r w:rsidRPr="00116565">
              <w:rPr>
                <w:rFonts w:eastAsiaTheme="minorEastAsia"/>
                <w:iCs/>
                <w:lang w:eastAsia="sv-SE"/>
              </w:rPr>
              <w:t>F</w:t>
            </w:r>
            <w:r w:rsidRPr="00116565">
              <w:rPr>
                <w:iCs/>
              </w:rPr>
              <w:t>DD</w:t>
            </w:r>
          </w:p>
        </w:tc>
      </w:tr>
    </w:tbl>
    <w:p w14:paraId="6C49CD34" w14:textId="77777777" w:rsidR="00C950CE" w:rsidRDefault="00C950CE" w:rsidP="00C950CE">
      <w:pPr>
        <w:rPr>
          <w:rFonts w:eastAsiaTheme="minorEastAsia"/>
          <w:b/>
          <w:u w:val="single"/>
          <w:lang w:val="en-US" w:eastAsia="zh-CN"/>
        </w:rPr>
      </w:pPr>
    </w:p>
    <w:p w14:paraId="53F84B82" w14:textId="719D728D" w:rsidR="0011331F" w:rsidRPr="00422EB4" w:rsidRDefault="0011331F" w:rsidP="00AC7623">
      <w:pPr>
        <w:rPr>
          <w:lang w:val="en-US" w:eastAsia="zh-CN"/>
        </w:rPr>
      </w:pPr>
      <w:r>
        <w:rPr>
          <w:lang w:val="en-US" w:eastAsia="zh-CN"/>
        </w:rPr>
        <w:t>From above scenario and Figure 1</w:t>
      </w:r>
      <w:r w:rsidR="00AC7623">
        <w:rPr>
          <w:lang w:val="en-US" w:eastAsia="zh-CN"/>
        </w:rPr>
        <w:t xml:space="preserve">, </w:t>
      </w:r>
      <w:r>
        <w:rPr>
          <w:lang w:val="en-US" w:eastAsia="zh-CN"/>
        </w:rPr>
        <w:t xml:space="preserve">we can observe that if UAV cell coverage is </w:t>
      </w:r>
      <w:r w:rsidR="004A7384">
        <w:rPr>
          <w:lang w:val="en-US" w:eastAsia="zh-CN"/>
        </w:rPr>
        <w:t xml:space="preserve">closer to TN, more </w:t>
      </w:r>
      <w:r w:rsidR="004A7384">
        <w:t xml:space="preserve">UAV UE </w:t>
      </w:r>
      <w:r w:rsidR="00D44D45">
        <w:t xml:space="preserve">TX </w:t>
      </w:r>
      <w:r w:rsidR="004A7384">
        <w:t>will interfere</w:t>
      </w:r>
      <w:r w:rsidR="004A7384">
        <w:rPr>
          <w:lang w:eastAsia="zh-CN"/>
        </w:rPr>
        <w:t xml:space="preserve"> TN BS</w:t>
      </w:r>
      <w:r w:rsidR="00D44D45">
        <w:rPr>
          <w:lang w:eastAsia="zh-CN"/>
        </w:rPr>
        <w:t xml:space="preserve"> RX</w:t>
      </w:r>
      <w:r w:rsidR="00422EB4">
        <w:rPr>
          <w:lang w:val="en-US" w:eastAsia="zh-CN"/>
        </w:rPr>
        <w:t>, so for scenario 4 &amp; 8, UAV to TN RMa is the most important scenario.</w:t>
      </w:r>
    </w:p>
    <w:p w14:paraId="381AF449" w14:textId="31EF794E" w:rsidR="00CB4C7F" w:rsidRPr="00422EB4" w:rsidRDefault="00CB4C7F" w:rsidP="00AC7623">
      <w:pPr>
        <w:rPr>
          <w:b/>
          <w:lang w:eastAsia="zh-CN"/>
        </w:rPr>
      </w:pPr>
      <w:r>
        <w:rPr>
          <w:b/>
          <w:lang w:eastAsia="zh-CN"/>
        </w:rPr>
        <w:t>Observation</w:t>
      </w:r>
      <w:r w:rsidRPr="001C37A8">
        <w:rPr>
          <w:b/>
          <w:lang w:eastAsia="zh-CN"/>
        </w:rPr>
        <w:t xml:space="preserve"> 1: </w:t>
      </w:r>
      <w:r w:rsidR="00422EB4">
        <w:rPr>
          <w:b/>
          <w:lang w:eastAsia="zh-CN"/>
        </w:rPr>
        <w:t>F</w:t>
      </w:r>
      <w:r w:rsidR="00422EB4" w:rsidRPr="00422EB4">
        <w:rPr>
          <w:b/>
          <w:lang w:eastAsia="zh-CN"/>
        </w:rPr>
        <w:t>or scenario 4 &amp; 8, UAV to TN RMa is the most important scenario</w:t>
      </w:r>
      <w:r w:rsidRPr="001C37A8">
        <w:rPr>
          <w:b/>
          <w:lang w:eastAsia="zh-CN"/>
        </w:rPr>
        <w:t>.</w:t>
      </w:r>
    </w:p>
    <w:p w14:paraId="77D80A4F" w14:textId="42FDF354" w:rsidR="00CB4C7F" w:rsidRDefault="00CB4C7F" w:rsidP="00AC7623">
      <w:pPr>
        <w:rPr>
          <w:lang w:val="en-US" w:eastAsia="zh-CN"/>
        </w:rPr>
      </w:pPr>
      <w:r>
        <w:rPr>
          <w:lang w:eastAsia="zh-CN"/>
        </w:rPr>
        <w:t xml:space="preserve">The </w:t>
      </w:r>
      <w:r w:rsidR="006A7746">
        <w:rPr>
          <w:lang w:eastAsia="zh-CN"/>
        </w:rPr>
        <w:t>second</w:t>
      </w:r>
      <w:r>
        <w:rPr>
          <w:lang w:eastAsia="zh-CN"/>
        </w:rPr>
        <w:t xml:space="preserve"> priority</w:t>
      </w:r>
      <w:r>
        <w:rPr>
          <w:rFonts w:hint="eastAsia"/>
          <w:lang w:val="en-US" w:eastAsia="zh-CN"/>
        </w:rPr>
        <w:t xml:space="preserve"> </w:t>
      </w:r>
      <w:r>
        <w:rPr>
          <w:lang w:val="en-US" w:eastAsia="zh-CN"/>
        </w:rPr>
        <w:t xml:space="preserve">scenario </w:t>
      </w:r>
      <w:r w:rsidR="006A7746">
        <w:rPr>
          <w:lang w:val="en-US" w:eastAsia="zh-CN"/>
        </w:rPr>
        <w:t>3</w:t>
      </w:r>
      <w:r>
        <w:rPr>
          <w:lang w:val="en-US" w:eastAsia="zh-CN"/>
        </w:rPr>
        <w:t xml:space="preserve"> &amp; </w:t>
      </w:r>
      <w:r w:rsidR="006A7746">
        <w:rPr>
          <w:lang w:val="en-US" w:eastAsia="zh-CN"/>
        </w:rPr>
        <w:t>7</w:t>
      </w:r>
      <w:r>
        <w:rPr>
          <w:lang w:val="en-US" w:eastAsia="zh-CN"/>
        </w:rPr>
        <w:t xml:space="preserve"> concern the </w:t>
      </w:r>
      <w:r w:rsidR="006A7746">
        <w:rPr>
          <w:lang w:val="en-US" w:eastAsia="zh-CN"/>
        </w:rPr>
        <w:t>TN DL</w:t>
      </w:r>
      <w:r>
        <w:rPr>
          <w:lang w:val="en-US" w:eastAsia="zh-CN"/>
        </w:rPr>
        <w:t xml:space="preserve"> interference to </w:t>
      </w:r>
      <w:r w:rsidR="006A7746">
        <w:rPr>
          <w:lang w:val="en-US" w:eastAsia="zh-CN"/>
        </w:rPr>
        <w:t>UAV DL</w:t>
      </w:r>
      <w:r>
        <w:rPr>
          <w:lang w:val="en-US" w:eastAsia="zh-CN"/>
        </w:rPr>
        <w:t>.</w:t>
      </w:r>
      <w:r w:rsidR="00422EB4" w:rsidRPr="00422EB4">
        <w:t xml:space="preserve"> </w:t>
      </w:r>
      <w:r w:rsidR="00422EB4">
        <w:t>TN BS TX interfere UAV UE RX, if TN BS ISD is much smaller than UAV BS ISD, UAV UE will be interfered</w:t>
      </w:r>
      <w:r w:rsidR="00422EB4">
        <w:rPr>
          <w:lang w:eastAsia="zh-CN"/>
        </w:rPr>
        <w:t xml:space="preserve"> by more TN BS, the pathloss between UAV UE and TN BS close to freespace, so the interference need to be concerned.</w:t>
      </w:r>
    </w:p>
    <w:tbl>
      <w:tblPr>
        <w:tblW w:w="4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70"/>
        <w:gridCol w:w="1568"/>
        <w:gridCol w:w="2283"/>
        <w:gridCol w:w="1789"/>
      </w:tblGrid>
      <w:tr w:rsidR="00116565" w14:paraId="3AA0BB46" w14:textId="77777777" w:rsidTr="00851D01">
        <w:trPr>
          <w:trHeight w:val="201"/>
          <w:jc w:val="center"/>
        </w:trPr>
        <w:tc>
          <w:tcPr>
            <w:tcW w:w="308" w:type="pct"/>
            <w:tcBorders>
              <w:top w:val="single" w:sz="4" w:space="0" w:color="auto"/>
              <w:left w:val="single" w:sz="4" w:space="0" w:color="auto"/>
              <w:bottom w:val="nil"/>
              <w:right w:val="single" w:sz="4" w:space="0" w:color="auto"/>
            </w:tcBorders>
            <w:vAlign w:val="center"/>
          </w:tcPr>
          <w:p w14:paraId="162EFB49" w14:textId="77777777" w:rsidR="00116565" w:rsidRDefault="00116565" w:rsidP="00851D01">
            <w:pPr>
              <w:pStyle w:val="TAH"/>
              <w:rPr>
                <w:rFonts w:eastAsia="Times New Roman"/>
                <w:i/>
                <w:iCs/>
                <w:lang w:eastAsia="ja-JP"/>
              </w:rPr>
            </w:pPr>
          </w:p>
        </w:tc>
        <w:tc>
          <w:tcPr>
            <w:tcW w:w="2182" w:type="pct"/>
            <w:gridSpan w:val="2"/>
            <w:tcBorders>
              <w:top w:val="single" w:sz="4" w:space="0" w:color="auto"/>
              <w:left w:val="single" w:sz="4" w:space="0" w:color="auto"/>
              <w:bottom w:val="single" w:sz="4" w:space="0" w:color="auto"/>
              <w:right w:val="single" w:sz="4" w:space="0" w:color="auto"/>
            </w:tcBorders>
            <w:vAlign w:val="center"/>
            <w:hideMark/>
          </w:tcPr>
          <w:p w14:paraId="236ACCB4" w14:textId="77777777" w:rsidR="00116565" w:rsidRPr="00116565" w:rsidRDefault="00116565" w:rsidP="00851D01">
            <w:pPr>
              <w:pStyle w:val="TAH"/>
              <w:rPr>
                <w:iCs/>
              </w:rPr>
            </w:pPr>
            <w:r w:rsidRPr="00116565">
              <w:rPr>
                <w:iCs/>
              </w:rPr>
              <w:t>Aggressor</w:t>
            </w:r>
          </w:p>
        </w:tc>
        <w:tc>
          <w:tcPr>
            <w:tcW w:w="2510" w:type="pct"/>
            <w:gridSpan w:val="2"/>
            <w:tcBorders>
              <w:top w:val="single" w:sz="4" w:space="0" w:color="auto"/>
              <w:left w:val="single" w:sz="4" w:space="0" w:color="auto"/>
              <w:bottom w:val="single" w:sz="4" w:space="0" w:color="auto"/>
              <w:right w:val="single" w:sz="4" w:space="0" w:color="auto"/>
            </w:tcBorders>
            <w:vAlign w:val="center"/>
            <w:hideMark/>
          </w:tcPr>
          <w:p w14:paraId="533BDD2C" w14:textId="77777777" w:rsidR="00116565" w:rsidRPr="00116565" w:rsidRDefault="00116565" w:rsidP="00851D01">
            <w:pPr>
              <w:pStyle w:val="TAH"/>
              <w:rPr>
                <w:iCs/>
              </w:rPr>
            </w:pPr>
            <w:r w:rsidRPr="00116565">
              <w:rPr>
                <w:iCs/>
              </w:rPr>
              <w:t>Victim</w:t>
            </w:r>
          </w:p>
        </w:tc>
      </w:tr>
      <w:tr w:rsidR="00116565" w14:paraId="1D8301E0" w14:textId="77777777" w:rsidTr="00116565">
        <w:trPr>
          <w:trHeight w:val="452"/>
          <w:jc w:val="center"/>
        </w:trPr>
        <w:tc>
          <w:tcPr>
            <w:tcW w:w="308" w:type="pct"/>
            <w:tcBorders>
              <w:top w:val="nil"/>
              <w:left w:val="single" w:sz="4" w:space="0" w:color="auto"/>
              <w:bottom w:val="single" w:sz="4" w:space="0" w:color="auto"/>
              <w:right w:val="single" w:sz="4" w:space="0" w:color="auto"/>
            </w:tcBorders>
            <w:vAlign w:val="center"/>
            <w:hideMark/>
          </w:tcPr>
          <w:p w14:paraId="433D418C" w14:textId="77777777" w:rsidR="00116565" w:rsidRPr="00116565" w:rsidRDefault="00116565" w:rsidP="00851D01">
            <w:pPr>
              <w:pStyle w:val="TAH"/>
              <w:rPr>
                <w:bCs/>
                <w:iCs/>
                <w:szCs w:val="18"/>
                <w:lang w:eastAsia="ja-JP"/>
              </w:rPr>
            </w:pPr>
            <w:r w:rsidRPr="00116565">
              <w:rPr>
                <w:iCs/>
              </w:rPr>
              <w:t>No.</w:t>
            </w:r>
          </w:p>
        </w:tc>
        <w:tc>
          <w:tcPr>
            <w:tcW w:w="1215" w:type="pct"/>
            <w:tcBorders>
              <w:top w:val="single" w:sz="4" w:space="0" w:color="auto"/>
              <w:left w:val="single" w:sz="4" w:space="0" w:color="auto"/>
              <w:bottom w:val="single" w:sz="4" w:space="0" w:color="auto"/>
              <w:right w:val="single" w:sz="4" w:space="0" w:color="auto"/>
            </w:tcBorders>
            <w:vAlign w:val="center"/>
            <w:hideMark/>
          </w:tcPr>
          <w:p w14:paraId="20087EE3" w14:textId="77777777" w:rsidR="00116565" w:rsidRPr="00116565" w:rsidRDefault="00116565" w:rsidP="00851D01">
            <w:pPr>
              <w:pStyle w:val="TAH"/>
              <w:rPr>
                <w:iCs/>
                <w:szCs w:val="24"/>
                <w:lang w:eastAsia="sv-SE"/>
              </w:rPr>
            </w:pPr>
            <w:r w:rsidRPr="00116565">
              <w:rPr>
                <w:iCs/>
                <w:lang w:eastAsia="sv-SE"/>
              </w:rPr>
              <w:t>deployment scenario</w:t>
            </w:r>
          </w:p>
          <w:p w14:paraId="00F89AF1" w14:textId="77777777" w:rsidR="00116565" w:rsidRPr="00116565" w:rsidRDefault="00116565" w:rsidP="00851D01">
            <w:pPr>
              <w:pStyle w:val="TAH"/>
              <w:rPr>
                <w:iCs/>
                <w:lang w:eastAsia="sv-SE"/>
              </w:rPr>
            </w:pPr>
            <w:r w:rsidRPr="00116565">
              <w:rPr>
                <w:iCs/>
                <w:lang w:eastAsia="sv-SE"/>
              </w:rPr>
              <w:t>UL/DL</w:t>
            </w:r>
          </w:p>
        </w:tc>
        <w:tc>
          <w:tcPr>
            <w:tcW w:w="967" w:type="pct"/>
            <w:tcBorders>
              <w:top w:val="single" w:sz="4" w:space="0" w:color="auto"/>
              <w:left w:val="single" w:sz="4" w:space="0" w:color="auto"/>
              <w:bottom w:val="single" w:sz="4" w:space="0" w:color="auto"/>
              <w:right w:val="single" w:sz="4" w:space="0" w:color="auto"/>
            </w:tcBorders>
            <w:vAlign w:val="center"/>
            <w:hideMark/>
          </w:tcPr>
          <w:p w14:paraId="5C5CC62C" w14:textId="77777777" w:rsidR="00116565" w:rsidRPr="00116565" w:rsidRDefault="00116565" w:rsidP="00851D01">
            <w:pPr>
              <w:pStyle w:val="TAH"/>
              <w:rPr>
                <w:rFonts w:eastAsiaTheme="minorEastAsia"/>
                <w:iCs/>
                <w:lang w:eastAsia="sv-SE"/>
              </w:rPr>
            </w:pPr>
            <w:r w:rsidRPr="00116565">
              <w:rPr>
                <w:rFonts w:eastAsiaTheme="minorEastAsia"/>
                <w:iCs/>
                <w:lang w:eastAsia="sv-SE"/>
              </w:rPr>
              <w:t>System BW</w:t>
            </w:r>
          </w:p>
          <w:p w14:paraId="6E2B6FC8" w14:textId="77777777" w:rsidR="00116565" w:rsidRPr="00116565" w:rsidRDefault="00116565" w:rsidP="00851D01">
            <w:pPr>
              <w:pStyle w:val="TAH"/>
              <w:rPr>
                <w:rFonts w:eastAsia="Times New Roman"/>
                <w:iCs/>
                <w:lang w:eastAsia="sv-SE"/>
              </w:rPr>
            </w:pPr>
            <w:r w:rsidRPr="00116565">
              <w:rPr>
                <w:iCs/>
                <w:lang w:eastAsia="sv-SE"/>
              </w:rPr>
              <w:t>duplex mode</w:t>
            </w:r>
          </w:p>
        </w:tc>
        <w:tc>
          <w:tcPr>
            <w:tcW w:w="1407" w:type="pct"/>
            <w:tcBorders>
              <w:top w:val="single" w:sz="4" w:space="0" w:color="auto"/>
              <w:left w:val="single" w:sz="4" w:space="0" w:color="auto"/>
              <w:bottom w:val="single" w:sz="4" w:space="0" w:color="auto"/>
              <w:right w:val="single" w:sz="4" w:space="0" w:color="auto"/>
            </w:tcBorders>
            <w:vAlign w:val="center"/>
            <w:hideMark/>
          </w:tcPr>
          <w:p w14:paraId="136C433F" w14:textId="77777777" w:rsidR="00116565" w:rsidRPr="00116565" w:rsidRDefault="00116565" w:rsidP="00851D01">
            <w:pPr>
              <w:pStyle w:val="TAH"/>
              <w:rPr>
                <w:iCs/>
                <w:lang w:eastAsia="sv-SE"/>
              </w:rPr>
            </w:pPr>
            <w:r w:rsidRPr="00116565">
              <w:rPr>
                <w:iCs/>
                <w:lang w:eastAsia="sv-SE"/>
              </w:rPr>
              <w:t>deployment scenario</w:t>
            </w:r>
          </w:p>
          <w:p w14:paraId="3B5C7778" w14:textId="77777777" w:rsidR="00116565" w:rsidRPr="00116565" w:rsidRDefault="00116565" w:rsidP="00851D01">
            <w:pPr>
              <w:pStyle w:val="TAH"/>
              <w:rPr>
                <w:iCs/>
                <w:lang w:eastAsia="ja-JP"/>
              </w:rPr>
            </w:pPr>
            <w:r w:rsidRPr="00116565">
              <w:rPr>
                <w:iCs/>
                <w:lang w:eastAsia="sv-SE"/>
              </w:rPr>
              <w:t>UL/DL</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55FF72E" w14:textId="77777777" w:rsidR="00116565" w:rsidRPr="00116565" w:rsidRDefault="00116565" w:rsidP="00851D01">
            <w:pPr>
              <w:pStyle w:val="TAH"/>
              <w:rPr>
                <w:rFonts w:eastAsiaTheme="minorEastAsia"/>
                <w:iCs/>
                <w:lang w:eastAsia="sv-SE"/>
              </w:rPr>
            </w:pPr>
            <w:r w:rsidRPr="00116565">
              <w:rPr>
                <w:rFonts w:eastAsiaTheme="minorEastAsia"/>
                <w:iCs/>
                <w:lang w:eastAsia="sv-SE"/>
              </w:rPr>
              <w:t>System BW</w:t>
            </w:r>
          </w:p>
          <w:p w14:paraId="2D9A8F95" w14:textId="77777777" w:rsidR="00116565" w:rsidRPr="00116565" w:rsidRDefault="00116565" w:rsidP="00851D01">
            <w:pPr>
              <w:pStyle w:val="TAH"/>
              <w:rPr>
                <w:rFonts w:eastAsia="Times New Roman"/>
                <w:iCs/>
                <w:lang w:eastAsia="sv-SE"/>
              </w:rPr>
            </w:pPr>
            <w:r w:rsidRPr="00116565">
              <w:rPr>
                <w:iCs/>
                <w:lang w:eastAsia="sv-SE"/>
              </w:rPr>
              <w:t>duplex mode</w:t>
            </w:r>
          </w:p>
        </w:tc>
      </w:tr>
      <w:tr w:rsidR="00116565" w14:paraId="2796F189" w14:textId="77777777" w:rsidTr="00116565">
        <w:trPr>
          <w:trHeight w:val="403"/>
          <w:jc w:val="center"/>
        </w:trPr>
        <w:tc>
          <w:tcPr>
            <w:tcW w:w="308" w:type="pct"/>
            <w:tcBorders>
              <w:top w:val="single" w:sz="4" w:space="0" w:color="auto"/>
              <w:left w:val="single" w:sz="4" w:space="0" w:color="auto"/>
              <w:bottom w:val="single" w:sz="4" w:space="0" w:color="auto"/>
              <w:right w:val="single" w:sz="4" w:space="0" w:color="auto"/>
            </w:tcBorders>
            <w:vAlign w:val="center"/>
            <w:hideMark/>
          </w:tcPr>
          <w:p w14:paraId="45EBB170" w14:textId="5742F5EA" w:rsidR="00116565" w:rsidRPr="00116565" w:rsidRDefault="00116565" w:rsidP="00116565">
            <w:pPr>
              <w:pStyle w:val="TAC"/>
              <w:rPr>
                <w:iCs/>
                <w:lang w:val="x-none" w:eastAsia="sv-SE"/>
              </w:rPr>
            </w:pPr>
            <w:r w:rsidRPr="00116565">
              <w:rPr>
                <w:lang w:eastAsia="sv-SE"/>
              </w:rPr>
              <w:t>3</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E02DEF7" w14:textId="576B427E" w:rsidR="00116565" w:rsidRPr="00116565" w:rsidRDefault="00116565" w:rsidP="00116565">
            <w:pPr>
              <w:pStyle w:val="TAC"/>
              <w:rPr>
                <w:iCs/>
                <w:lang w:eastAsia="sv-SE"/>
              </w:rPr>
            </w:pPr>
            <w:r w:rsidRPr="00116565">
              <w:rPr>
                <w:lang w:eastAsia="sv-SE"/>
              </w:rPr>
              <w:t>TN DL</w:t>
            </w:r>
          </w:p>
        </w:tc>
        <w:tc>
          <w:tcPr>
            <w:tcW w:w="967" w:type="pct"/>
            <w:tcBorders>
              <w:top w:val="single" w:sz="4" w:space="0" w:color="auto"/>
              <w:left w:val="single" w:sz="4" w:space="0" w:color="auto"/>
              <w:bottom w:val="single" w:sz="4" w:space="0" w:color="auto"/>
              <w:right w:val="single" w:sz="4" w:space="0" w:color="auto"/>
            </w:tcBorders>
            <w:vAlign w:val="center"/>
            <w:hideMark/>
          </w:tcPr>
          <w:p w14:paraId="3D806CA5" w14:textId="77777777" w:rsidR="00116565" w:rsidRPr="00116565" w:rsidRDefault="00116565" w:rsidP="00116565">
            <w:pPr>
              <w:pStyle w:val="TAC"/>
              <w:rPr>
                <w:lang w:eastAsia="sv-SE"/>
              </w:rPr>
            </w:pPr>
            <w:r w:rsidRPr="00116565">
              <w:t>100MHz</w:t>
            </w:r>
          </w:p>
          <w:p w14:paraId="16E8DF1C" w14:textId="02D4D51B" w:rsidR="00116565" w:rsidRPr="00116565" w:rsidRDefault="00116565" w:rsidP="00116565">
            <w:pPr>
              <w:pStyle w:val="TAC"/>
              <w:rPr>
                <w:iCs/>
              </w:rPr>
            </w:pPr>
            <w:r w:rsidRPr="00116565">
              <w:t>TDD</w:t>
            </w:r>
          </w:p>
        </w:tc>
        <w:tc>
          <w:tcPr>
            <w:tcW w:w="1407" w:type="pct"/>
            <w:tcBorders>
              <w:top w:val="single" w:sz="4" w:space="0" w:color="auto"/>
              <w:left w:val="single" w:sz="4" w:space="0" w:color="auto"/>
              <w:bottom w:val="single" w:sz="4" w:space="0" w:color="auto"/>
              <w:right w:val="single" w:sz="4" w:space="0" w:color="auto"/>
            </w:tcBorders>
            <w:vAlign w:val="center"/>
            <w:hideMark/>
          </w:tcPr>
          <w:p w14:paraId="7EC4044B" w14:textId="3011B725" w:rsidR="00116565" w:rsidRPr="00116565" w:rsidRDefault="00116565" w:rsidP="00116565">
            <w:pPr>
              <w:pStyle w:val="TAC"/>
              <w:rPr>
                <w:iCs/>
                <w:lang w:eastAsia="sv-SE"/>
              </w:rPr>
            </w:pPr>
            <w:r w:rsidRPr="00116565">
              <w:rPr>
                <w:lang w:eastAsia="sv-SE"/>
              </w:rPr>
              <w:t>UAV DL</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6B99C7B" w14:textId="77777777" w:rsidR="00116565" w:rsidRPr="00116565" w:rsidRDefault="00116565" w:rsidP="00116565">
            <w:pPr>
              <w:pStyle w:val="TAC"/>
              <w:rPr>
                <w:rFonts w:eastAsia="Times New Roman"/>
                <w:lang w:eastAsia="sv-SE"/>
              </w:rPr>
            </w:pPr>
            <w:r w:rsidRPr="00116565">
              <w:t>100MHz</w:t>
            </w:r>
          </w:p>
          <w:p w14:paraId="45C166F0" w14:textId="19B4BBF4" w:rsidR="00116565" w:rsidRPr="00116565" w:rsidRDefault="00116565" w:rsidP="00116565">
            <w:pPr>
              <w:pStyle w:val="TAC"/>
              <w:rPr>
                <w:iCs/>
              </w:rPr>
            </w:pPr>
            <w:r w:rsidRPr="00116565">
              <w:rPr>
                <w:rFonts w:eastAsia="Yu Mincho"/>
              </w:rPr>
              <w:t>TDD</w:t>
            </w:r>
          </w:p>
        </w:tc>
      </w:tr>
      <w:tr w:rsidR="00116565" w14:paraId="042BA7E5" w14:textId="77777777" w:rsidTr="00116565">
        <w:trPr>
          <w:trHeight w:val="403"/>
          <w:jc w:val="center"/>
        </w:trPr>
        <w:tc>
          <w:tcPr>
            <w:tcW w:w="308" w:type="pct"/>
            <w:tcBorders>
              <w:top w:val="single" w:sz="4" w:space="0" w:color="auto"/>
              <w:left w:val="single" w:sz="4" w:space="0" w:color="auto"/>
              <w:bottom w:val="single" w:sz="4" w:space="0" w:color="auto"/>
              <w:right w:val="single" w:sz="4" w:space="0" w:color="auto"/>
            </w:tcBorders>
            <w:vAlign w:val="center"/>
            <w:hideMark/>
          </w:tcPr>
          <w:p w14:paraId="64BCE145" w14:textId="52C8E78F" w:rsidR="00116565" w:rsidRPr="00116565" w:rsidRDefault="00116565" w:rsidP="00116565">
            <w:pPr>
              <w:pStyle w:val="TAC"/>
              <w:rPr>
                <w:iCs/>
                <w:lang w:val="x-none" w:eastAsia="sv-SE"/>
              </w:rPr>
            </w:pPr>
            <w:r w:rsidRPr="00116565">
              <w:rPr>
                <w:lang w:eastAsia="sv-SE"/>
              </w:rPr>
              <w:t>7</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D1AFF5D" w14:textId="3AF52416" w:rsidR="00116565" w:rsidRPr="00116565" w:rsidRDefault="00116565" w:rsidP="00116565">
            <w:pPr>
              <w:pStyle w:val="TAC"/>
              <w:rPr>
                <w:iCs/>
                <w:lang w:eastAsia="sv-SE"/>
              </w:rPr>
            </w:pPr>
            <w:r w:rsidRPr="00116565">
              <w:rPr>
                <w:lang w:eastAsia="sv-SE"/>
              </w:rPr>
              <w:t>TN DL</w:t>
            </w:r>
          </w:p>
        </w:tc>
        <w:tc>
          <w:tcPr>
            <w:tcW w:w="967" w:type="pct"/>
            <w:tcBorders>
              <w:top w:val="single" w:sz="4" w:space="0" w:color="auto"/>
              <w:left w:val="single" w:sz="4" w:space="0" w:color="auto"/>
              <w:bottom w:val="single" w:sz="4" w:space="0" w:color="auto"/>
              <w:right w:val="single" w:sz="4" w:space="0" w:color="auto"/>
            </w:tcBorders>
            <w:vAlign w:val="center"/>
            <w:hideMark/>
          </w:tcPr>
          <w:p w14:paraId="77284559" w14:textId="77777777" w:rsidR="00116565" w:rsidRPr="00116565" w:rsidRDefault="00116565" w:rsidP="00116565">
            <w:pPr>
              <w:pStyle w:val="TAC"/>
              <w:rPr>
                <w:rFonts w:eastAsiaTheme="minorEastAsia"/>
                <w:lang w:eastAsia="sv-SE"/>
              </w:rPr>
            </w:pPr>
            <w:r w:rsidRPr="00116565">
              <w:rPr>
                <w:rFonts w:eastAsiaTheme="minorEastAsia"/>
                <w:lang w:eastAsia="sv-SE"/>
              </w:rPr>
              <w:t>[20</w:t>
            </w:r>
            <w:r w:rsidRPr="00116565">
              <w:t>MHz</w:t>
            </w:r>
            <w:r w:rsidRPr="00116565">
              <w:rPr>
                <w:rFonts w:eastAsiaTheme="minorEastAsia"/>
                <w:lang w:eastAsia="sv-SE"/>
              </w:rPr>
              <w:t>]</w:t>
            </w:r>
          </w:p>
          <w:p w14:paraId="17CC008F" w14:textId="5EF9656F" w:rsidR="00116565" w:rsidRPr="00116565" w:rsidRDefault="00116565" w:rsidP="00116565">
            <w:pPr>
              <w:pStyle w:val="TAC"/>
              <w:rPr>
                <w:rFonts w:eastAsia="Times New Roman"/>
                <w:iCs/>
              </w:rPr>
            </w:pPr>
            <w:r w:rsidRPr="00116565">
              <w:rPr>
                <w:rFonts w:eastAsiaTheme="minorEastAsia"/>
                <w:lang w:eastAsia="sv-SE"/>
              </w:rPr>
              <w:t>F</w:t>
            </w:r>
            <w:r w:rsidRPr="00116565">
              <w:t>DD</w:t>
            </w:r>
          </w:p>
        </w:tc>
        <w:tc>
          <w:tcPr>
            <w:tcW w:w="1407" w:type="pct"/>
            <w:tcBorders>
              <w:top w:val="single" w:sz="4" w:space="0" w:color="auto"/>
              <w:left w:val="single" w:sz="4" w:space="0" w:color="auto"/>
              <w:bottom w:val="single" w:sz="4" w:space="0" w:color="auto"/>
              <w:right w:val="single" w:sz="4" w:space="0" w:color="auto"/>
            </w:tcBorders>
            <w:vAlign w:val="center"/>
            <w:hideMark/>
          </w:tcPr>
          <w:p w14:paraId="083E2061" w14:textId="659D475F" w:rsidR="00116565" w:rsidRPr="00116565" w:rsidRDefault="00116565" w:rsidP="00116565">
            <w:pPr>
              <w:pStyle w:val="TAC"/>
              <w:rPr>
                <w:iCs/>
                <w:lang w:eastAsia="sv-SE"/>
              </w:rPr>
            </w:pPr>
            <w:r w:rsidRPr="00116565">
              <w:rPr>
                <w:lang w:eastAsia="sv-SE"/>
              </w:rPr>
              <w:t>UAV DL</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9EEB66A" w14:textId="77777777" w:rsidR="00116565" w:rsidRPr="00116565" w:rsidRDefault="00116565" w:rsidP="00116565">
            <w:pPr>
              <w:pStyle w:val="TAC"/>
              <w:rPr>
                <w:rFonts w:eastAsiaTheme="minorEastAsia"/>
                <w:lang w:eastAsia="sv-SE"/>
              </w:rPr>
            </w:pPr>
            <w:r w:rsidRPr="00116565">
              <w:rPr>
                <w:rFonts w:eastAsiaTheme="minorEastAsia"/>
                <w:lang w:eastAsia="sv-SE"/>
              </w:rPr>
              <w:t>[20</w:t>
            </w:r>
            <w:r w:rsidRPr="00116565">
              <w:t>MHz</w:t>
            </w:r>
            <w:r w:rsidRPr="00116565">
              <w:rPr>
                <w:rFonts w:eastAsiaTheme="minorEastAsia"/>
                <w:lang w:eastAsia="sv-SE"/>
              </w:rPr>
              <w:t>]</w:t>
            </w:r>
          </w:p>
          <w:p w14:paraId="36C379FD" w14:textId="35D8F0D4" w:rsidR="00116565" w:rsidRPr="00116565" w:rsidRDefault="00116565" w:rsidP="00116565">
            <w:pPr>
              <w:pStyle w:val="TAC"/>
              <w:rPr>
                <w:rFonts w:eastAsia="Times New Roman"/>
                <w:iCs/>
              </w:rPr>
            </w:pPr>
            <w:r w:rsidRPr="00116565">
              <w:rPr>
                <w:rFonts w:eastAsiaTheme="minorEastAsia"/>
                <w:lang w:eastAsia="sv-SE"/>
              </w:rPr>
              <w:t>F</w:t>
            </w:r>
            <w:r w:rsidRPr="00116565">
              <w:t>DD</w:t>
            </w:r>
          </w:p>
        </w:tc>
      </w:tr>
    </w:tbl>
    <w:p w14:paraId="7DB1B5F7" w14:textId="77777777" w:rsidR="004A7384" w:rsidRDefault="004A7384" w:rsidP="004A7384"/>
    <w:p w14:paraId="4FF79AD9" w14:textId="2890399B" w:rsidR="00120D2D" w:rsidRPr="00422EB4" w:rsidRDefault="00120D2D" w:rsidP="00120D2D">
      <w:pPr>
        <w:rPr>
          <w:lang w:val="en-US" w:eastAsia="zh-CN"/>
        </w:rPr>
      </w:pPr>
      <w:r>
        <w:rPr>
          <w:lang w:val="en-US" w:eastAsia="zh-CN"/>
        </w:rPr>
        <w:t xml:space="preserve">From above scenario and Figure 1, we can observe that if UAV cell coverage is much larger to TN, more </w:t>
      </w:r>
      <w:r w:rsidR="00355E57">
        <w:t>TN BS</w:t>
      </w:r>
      <w:r>
        <w:t xml:space="preserve"> will interfere</w:t>
      </w:r>
      <w:r>
        <w:rPr>
          <w:lang w:eastAsia="zh-CN"/>
        </w:rPr>
        <w:t xml:space="preserve"> </w:t>
      </w:r>
      <w:r w:rsidR="00355E57">
        <w:rPr>
          <w:lang w:eastAsia="zh-CN"/>
        </w:rPr>
        <w:t>UAV UE</w:t>
      </w:r>
      <w:r>
        <w:rPr>
          <w:lang w:val="en-US" w:eastAsia="zh-CN"/>
        </w:rPr>
        <w:t xml:space="preserve">, so for scenario </w:t>
      </w:r>
      <w:r w:rsidR="00355E57">
        <w:rPr>
          <w:lang w:val="en-US" w:eastAsia="zh-CN"/>
        </w:rPr>
        <w:t>3</w:t>
      </w:r>
      <w:r>
        <w:rPr>
          <w:lang w:val="en-US" w:eastAsia="zh-CN"/>
        </w:rPr>
        <w:t xml:space="preserve"> &amp; </w:t>
      </w:r>
      <w:r w:rsidR="00355E57">
        <w:rPr>
          <w:lang w:val="en-US" w:eastAsia="zh-CN"/>
        </w:rPr>
        <w:t>7</w:t>
      </w:r>
      <w:r>
        <w:rPr>
          <w:lang w:val="en-US" w:eastAsia="zh-CN"/>
        </w:rPr>
        <w:t xml:space="preserve">, UAV to TN </w:t>
      </w:r>
      <w:r w:rsidR="00355E57">
        <w:rPr>
          <w:lang w:val="en-US" w:eastAsia="zh-CN"/>
        </w:rPr>
        <w:t>U</w:t>
      </w:r>
      <w:r>
        <w:rPr>
          <w:lang w:val="en-US" w:eastAsia="zh-CN"/>
        </w:rPr>
        <w:t>Ma is the most important scenario.</w:t>
      </w:r>
    </w:p>
    <w:p w14:paraId="0DAFF1A6" w14:textId="62C746C6" w:rsidR="004A7384" w:rsidRPr="002B450A" w:rsidRDefault="00120D2D" w:rsidP="00120D2D">
      <w:r>
        <w:rPr>
          <w:b/>
          <w:lang w:eastAsia="zh-CN"/>
        </w:rPr>
        <w:t>Observation</w:t>
      </w:r>
      <w:r w:rsidR="0089434E">
        <w:rPr>
          <w:b/>
          <w:lang w:eastAsia="zh-CN"/>
        </w:rPr>
        <w:t xml:space="preserve"> 2</w:t>
      </w:r>
      <w:r w:rsidRPr="001C37A8">
        <w:rPr>
          <w:b/>
          <w:lang w:eastAsia="zh-CN"/>
        </w:rPr>
        <w:t xml:space="preserve">: </w:t>
      </w:r>
      <w:r>
        <w:rPr>
          <w:b/>
          <w:lang w:eastAsia="zh-CN"/>
        </w:rPr>
        <w:t>F</w:t>
      </w:r>
      <w:r w:rsidRPr="00422EB4">
        <w:rPr>
          <w:b/>
          <w:lang w:eastAsia="zh-CN"/>
        </w:rPr>
        <w:t xml:space="preserve">or scenario </w:t>
      </w:r>
      <w:r w:rsidR="00355E57">
        <w:rPr>
          <w:b/>
          <w:lang w:eastAsia="zh-CN"/>
        </w:rPr>
        <w:t>3</w:t>
      </w:r>
      <w:r w:rsidRPr="00422EB4">
        <w:rPr>
          <w:b/>
          <w:lang w:eastAsia="zh-CN"/>
        </w:rPr>
        <w:t xml:space="preserve"> &amp; </w:t>
      </w:r>
      <w:r w:rsidR="00355E57">
        <w:rPr>
          <w:b/>
          <w:lang w:eastAsia="zh-CN"/>
        </w:rPr>
        <w:t>7</w:t>
      </w:r>
      <w:r w:rsidRPr="00422EB4">
        <w:rPr>
          <w:b/>
          <w:lang w:eastAsia="zh-CN"/>
        </w:rPr>
        <w:t xml:space="preserve">, UAV to TN </w:t>
      </w:r>
      <w:r w:rsidR="00355E57">
        <w:rPr>
          <w:b/>
          <w:lang w:eastAsia="zh-CN"/>
        </w:rPr>
        <w:t>U</w:t>
      </w:r>
      <w:r w:rsidRPr="00422EB4">
        <w:rPr>
          <w:b/>
          <w:lang w:eastAsia="zh-CN"/>
        </w:rPr>
        <w:t>Ma is the most important scenario</w:t>
      </w:r>
      <w:r w:rsidRPr="001C37A8">
        <w:rPr>
          <w:b/>
          <w:lang w:eastAsia="zh-CN"/>
        </w:rPr>
        <w:t>.</w:t>
      </w:r>
    </w:p>
    <w:p w14:paraId="52E6D5E5" w14:textId="77777777" w:rsidR="00C747C4" w:rsidRDefault="00355E57" w:rsidP="00AC7623">
      <w:pPr>
        <w:rPr>
          <w:b/>
          <w:lang w:eastAsia="zh-CN"/>
        </w:rPr>
      </w:pPr>
      <w:r w:rsidRPr="00355E57">
        <w:rPr>
          <w:b/>
          <w:lang w:eastAsia="zh-CN"/>
        </w:rPr>
        <w:t xml:space="preserve">Proposal 1: The network layout and scenario can be down selected to </w:t>
      </w:r>
    </w:p>
    <w:p w14:paraId="0A135B28" w14:textId="7CA885BC" w:rsidR="00C747C4" w:rsidRPr="00C747C4" w:rsidRDefault="00355E57" w:rsidP="00C747C4">
      <w:pPr>
        <w:pStyle w:val="aff2"/>
        <w:numPr>
          <w:ilvl w:val="0"/>
          <w:numId w:val="27"/>
        </w:numPr>
        <w:ind w:firstLineChars="0"/>
        <w:rPr>
          <w:b/>
        </w:rPr>
      </w:pPr>
      <w:r w:rsidRPr="00C747C4">
        <w:rPr>
          <w:b/>
        </w:rPr>
        <w:t>UAV to TN RMa for scenario 4 &amp; 8</w:t>
      </w:r>
    </w:p>
    <w:p w14:paraId="38317F17" w14:textId="2B0C0204" w:rsidR="008871B1" w:rsidRPr="00C747C4" w:rsidRDefault="00355E57" w:rsidP="00C747C4">
      <w:pPr>
        <w:pStyle w:val="aff2"/>
        <w:numPr>
          <w:ilvl w:val="0"/>
          <w:numId w:val="27"/>
        </w:numPr>
        <w:ind w:firstLineChars="0"/>
        <w:rPr>
          <w:b/>
        </w:rPr>
      </w:pPr>
      <w:r w:rsidRPr="00C747C4">
        <w:rPr>
          <w:b/>
        </w:rPr>
        <w:t>UAV to TN UMa for scenario 3 &amp; 7</w:t>
      </w:r>
    </w:p>
    <w:p w14:paraId="55CA4059" w14:textId="5A1F99AB" w:rsidR="006A7746" w:rsidRPr="00C5148F" w:rsidRDefault="00C747C4" w:rsidP="00AA3639">
      <w:pPr>
        <w:rPr>
          <w:lang w:eastAsia="zh-CN"/>
        </w:rPr>
      </w:pPr>
      <w:r w:rsidRPr="00C747C4">
        <w:rPr>
          <w:rFonts w:hint="eastAsia"/>
          <w:lang w:eastAsia="zh-CN"/>
        </w:rPr>
        <w:t>A</w:t>
      </w:r>
      <w:r w:rsidRPr="00C747C4">
        <w:rPr>
          <w:lang w:eastAsia="zh-CN"/>
        </w:rPr>
        <w:t>nother</w:t>
      </w:r>
      <w:r>
        <w:rPr>
          <w:lang w:eastAsia="zh-CN"/>
        </w:rPr>
        <w:t xml:space="preserve"> issue should be payed attention </w:t>
      </w:r>
      <w:r w:rsidR="00614432">
        <w:rPr>
          <w:lang w:eastAsia="zh-CN"/>
        </w:rPr>
        <w:t xml:space="preserve">to </w:t>
      </w:r>
      <w:r>
        <w:rPr>
          <w:lang w:eastAsia="zh-CN"/>
        </w:rPr>
        <w:t xml:space="preserve">is that for </w:t>
      </w:r>
      <w:r w:rsidRPr="00C747C4">
        <w:rPr>
          <w:lang w:eastAsia="zh-CN"/>
        </w:rPr>
        <w:t>UAV to TN UMa for scenario 3 &amp; 7</w:t>
      </w:r>
      <w:r w:rsidR="00614432">
        <w:rPr>
          <w:lang w:eastAsia="zh-CN"/>
        </w:rPr>
        <w:t xml:space="preserve">, the interfering network </w:t>
      </w:r>
      <w:r w:rsidR="00AB56FC">
        <w:rPr>
          <w:lang w:eastAsia="zh-CN"/>
        </w:rPr>
        <w:t xml:space="preserve">coverage </w:t>
      </w:r>
      <w:r w:rsidR="00614432">
        <w:rPr>
          <w:lang w:eastAsia="zh-CN"/>
        </w:rPr>
        <w:t>is smaller than the victim network</w:t>
      </w:r>
      <w:r w:rsidR="00AB56FC">
        <w:rPr>
          <w:lang w:eastAsia="zh-CN"/>
        </w:rPr>
        <w:t>,</w:t>
      </w:r>
      <w:r w:rsidR="00D1730C">
        <w:rPr>
          <w:lang w:eastAsia="zh-CN"/>
        </w:rPr>
        <w:t xml:space="preserve"> only occupied a part of the victim network</w:t>
      </w:r>
      <w:r w:rsidR="00614432">
        <w:rPr>
          <w:lang w:eastAsia="zh-CN"/>
        </w:rPr>
        <w:t>,</w:t>
      </w:r>
      <w:r w:rsidR="00D1730C">
        <w:rPr>
          <w:lang w:eastAsia="zh-CN"/>
        </w:rPr>
        <w:t xml:space="preserve"> so</w:t>
      </w:r>
      <w:r w:rsidR="00614432">
        <w:rPr>
          <w:lang w:eastAsia="zh-CN"/>
        </w:rPr>
        <w:t xml:space="preserve"> the </w:t>
      </w:r>
      <w:r w:rsidR="00AB56FC">
        <w:rPr>
          <w:lang w:eastAsia="zh-CN"/>
        </w:rPr>
        <w:t xml:space="preserve">aggregated interference </w:t>
      </w:r>
      <w:r w:rsidR="00C5148F">
        <w:rPr>
          <w:lang w:eastAsia="zh-CN"/>
        </w:rPr>
        <w:t>at UAV UE from the TN BS cluster is not enough for above network layout</w:t>
      </w:r>
      <w:r w:rsidR="00E5638B">
        <w:rPr>
          <w:lang w:eastAsia="zh-CN"/>
        </w:rPr>
        <w:t>.</w:t>
      </w:r>
      <w:r w:rsidR="00C5148F">
        <w:rPr>
          <w:lang w:eastAsia="zh-CN"/>
        </w:rPr>
        <w:t xml:space="preserve"> It is proposed to consider the TN BS cluster </w:t>
      </w:r>
      <w:r w:rsidR="00AA3639">
        <w:rPr>
          <w:lang w:eastAsia="zh-CN"/>
        </w:rPr>
        <w:t xml:space="preserve">directly </w:t>
      </w:r>
      <w:r w:rsidR="00C5148F">
        <w:rPr>
          <w:lang w:eastAsia="zh-CN"/>
        </w:rPr>
        <w:t xml:space="preserve">below </w:t>
      </w:r>
      <w:r w:rsidR="00AA3639">
        <w:rPr>
          <w:lang w:eastAsia="zh-CN"/>
        </w:rPr>
        <w:t>the victim UAV UE as in below figure.</w:t>
      </w:r>
    </w:p>
    <w:p w14:paraId="436F3F4A" w14:textId="5F5E9FC7" w:rsidR="008871B1" w:rsidRDefault="00AA3639" w:rsidP="00854733">
      <w:pPr>
        <w:jc w:val="center"/>
        <w:rPr>
          <w:lang w:eastAsia="zh-CN"/>
        </w:rPr>
      </w:pPr>
      <w:r w:rsidRPr="00AA3639">
        <w:rPr>
          <w:noProof/>
          <w:color w:val="FF0000"/>
          <w:lang w:val="en-US" w:eastAsia="zh-CN"/>
        </w:rPr>
        <w:lastRenderedPageBreak/>
        <mc:AlternateContent>
          <mc:Choice Requires="wpc">
            <w:drawing>
              <wp:inline distT="0" distB="0" distL="0" distR="0" wp14:anchorId="50DA267B" wp14:editId="118BDE5B">
                <wp:extent cx="3752699" cy="3123565"/>
                <wp:effectExtent l="0" t="0" r="0" b="635"/>
                <wp:docPr id="1054" name="画布 10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50" name="组合 350"/>
                        <wpg:cNvGrpSpPr/>
                        <wpg:grpSpPr>
                          <a:xfrm>
                            <a:off x="120619" y="796405"/>
                            <a:ext cx="1421263" cy="1270274"/>
                            <a:chOff x="793305" y="626255"/>
                            <a:chExt cx="4071963" cy="3437808"/>
                          </a:xfrm>
                        </wpg:grpSpPr>
                        <wps:wsp>
                          <wps:cNvPr id="351" name="六边形 351"/>
                          <wps:cNvSpPr/>
                          <wps:spPr>
                            <a:xfrm>
                              <a:off x="1598685" y="830524"/>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六边形 352"/>
                          <wps:cNvSpPr/>
                          <wps:spPr>
                            <a:xfrm>
                              <a:off x="1992875" y="105480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六边形 353"/>
                          <wps:cNvSpPr/>
                          <wps:spPr>
                            <a:xfrm>
                              <a:off x="1996533" y="62625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六边形 356"/>
                          <wps:cNvSpPr/>
                          <wps:spPr>
                            <a:xfrm>
                              <a:off x="1201240" y="146371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六边形 357"/>
                          <wps:cNvSpPr/>
                          <wps:spPr>
                            <a:xfrm>
                              <a:off x="1594875" y="168782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六边形 359"/>
                          <wps:cNvSpPr/>
                          <wps:spPr>
                            <a:xfrm>
                              <a:off x="1598685" y="125928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六边形 360"/>
                          <wps:cNvSpPr/>
                          <wps:spPr>
                            <a:xfrm>
                              <a:off x="1992875" y="147498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六边形 361"/>
                          <wps:cNvSpPr/>
                          <wps:spPr>
                            <a:xfrm>
                              <a:off x="2386511" y="16991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六边形 362"/>
                          <wps:cNvSpPr/>
                          <wps:spPr>
                            <a:xfrm>
                              <a:off x="2390320" y="127055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六边形 363"/>
                          <wps:cNvSpPr/>
                          <wps:spPr>
                            <a:xfrm>
                              <a:off x="2389775" y="8380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六边形 364"/>
                          <wps:cNvSpPr/>
                          <wps:spPr>
                            <a:xfrm>
                              <a:off x="2783411" y="106211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六边形 365"/>
                          <wps:cNvSpPr/>
                          <wps:spPr>
                            <a:xfrm>
                              <a:off x="2787220" y="63357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六边形 366"/>
                          <wps:cNvSpPr/>
                          <wps:spPr>
                            <a:xfrm>
                              <a:off x="2779905" y="148961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六边形 367"/>
                          <wps:cNvSpPr/>
                          <wps:spPr>
                            <a:xfrm>
                              <a:off x="3173541" y="171372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六边形 368"/>
                          <wps:cNvSpPr/>
                          <wps:spPr>
                            <a:xfrm>
                              <a:off x="3177350" y="128518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六边形 369"/>
                          <wps:cNvSpPr/>
                          <wps:spPr>
                            <a:xfrm>
                              <a:off x="1586945" y="210935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六边形 370"/>
                          <wps:cNvSpPr/>
                          <wps:spPr>
                            <a:xfrm>
                              <a:off x="1980580" y="233347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六边形 371"/>
                          <wps:cNvSpPr/>
                          <wps:spPr>
                            <a:xfrm>
                              <a:off x="1984390" y="190492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六边形 372"/>
                          <wps:cNvSpPr/>
                          <wps:spPr>
                            <a:xfrm>
                              <a:off x="2382460" y="212259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六边形 373"/>
                          <wps:cNvSpPr/>
                          <wps:spPr>
                            <a:xfrm>
                              <a:off x="2776096" y="234670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六边形 374"/>
                          <wps:cNvSpPr/>
                          <wps:spPr>
                            <a:xfrm>
                              <a:off x="2779905" y="191816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六边形 375"/>
                          <wps:cNvSpPr/>
                          <wps:spPr>
                            <a:xfrm>
                              <a:off x="3173693" y="212624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六边形 376"/>
                          <wps:cNvSpPr/>
                          <wps:spPr>
                            <a:xfrm>
                              <a:off x="3567328" y="235036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六边形 377"/>
                          <wps:cNvSpPr/>
                          <wps:spPr>
                            <a:xfrm>
                              <a:off x="3571138" y="192181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等腰三角形 378"/>
                          <wps:cNvSpPr/>
                          <wps:spPr>
                            <a:xfrm>
                              <a:off x="2068473" y="984543"/>
                              <a:ext cx="45712" cy="88543"/>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等腰三角形 379"/>
                          <wps:cNvSpPr/>
                          <wps:spPr>
                            <a:xfrm>
                              <a:off x="1659635" y="1625480"/>
                              <a:ext cx="45078"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等腰三角形 380"/>
                          <wps:cNvSpPr/>
                          <wps:spPr>
                            <a:xfrm>
                              <a:off x="2848715" y="984838"/>
                              <a:ext cx="45078" cy="88248"/>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等腰三角形 381"/>
                          <wps:cNvSpPr/>
                          <wps:spPr>
                            <a:xfrm>
                              <a:off x="2468281" y="16325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等腰三角形 382"/>
                          <wps:cNvSpPr/>
                          <wps:spPr>
                            <a:xfrm>
                              <a:off x="3245615" y="16325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等腰三角形 383"/>
                          <wps:cNvSpPr/>
                          <wps:spPr>
                            <a:xfrm>
                              <a:off x="2062351" y="2265241"/>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4" name="等腰三角形 844"/>
                          <wps:cNvSpPr/>
                          <wps:spPr>
                            <a:xfrm>
                              <a:off x="2787221" y="2227304"/>
                              <a:ext cx="153572" cy="177252"/>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5" name="等腰三角形 845"/>
                          <wps:cNvSpPr/>
                          <wps:spPr>
                            <a:xfrm>
                              <a:off x="3648321" y="2272225"/>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846" name="组合 846"/>
                          <wpg:cNvGrpSpPr/>
                          <wpg:grpSpPr>
                            <a:xfrm>
                              <a:off x="3180749" y="650243"/>
                              <a:ext cx="900430" cy="856615"/>
                              <a:chOff x="180000" y="180000"/>
                              <a:chExt cx="900430" cy="856615"/>
                            </a:xfrm>
                          </wpg:grpSpPr>
                          <wps:wsp>
                            <wps:cNvPr id="847" name="六边形 847"/>
                            <wps:cNvSpPr/>
                            <wps:spPr>
                              <a:xfrm>
                                <a:off x="180000" y="38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8" name="六边形 848"/>
                            <wps:cNvSpPr/>
                            <wps:spPr>
                              <a:xfrm>
                                <a:off x="573700" y="60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9" name="六边形 849"/>
                            <wps:cNvSpPr/>
                            <wps:spPr>
                              <a:xfrm>
                                <a:off x="577510" y="180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0" name="等腰三角形 850"/>
                            <wps:cNvSpPr/>
                            <wps:spPr>
                              <a:xfrm>
                                <a:off x="654980" y="53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51" name="组合 851"/>
                          <wpg:cNvGrpSpPr/>
                          <wpg:grpSpPr>
                            <a:xfrm>
                              <a:off x="3964838" y="1941259"/>
                              <a:ext cx="900430" cy="855981"/>
                              <a:chOff x="0" y="0"/>
                              <a:chExt cx="900430" cy="856615"/>
                            </a:xfrm>
                          </wpg:grpSpPr>
                          <wps:wsp>
                            <wps:cNvPr id="852" name="六边形 85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3" name="六边形 85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4" name="六边形 85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5" name="等腰三角形 855"/>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56" name="组合 856"/>
                          <wpg:cNvGrpSpPr/>
                          <wpg:grpSpPr>
                            <a:xfrm>
                              <a:off x="1183189" y="2542832"/>
                              <a:ext cx="900430" cy="855981"/>
                              <a:chOff x="0" y="0"/>
                              <a:chExt cx="900430" cy="856615"/>
                            </a:xfrm>
                          </wpg:grpSpPr>
                          <wps:wsp>
                            <wps:cNvPr id="857" name="六边形 85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8" name="六边形 85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9" name="六边形 85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0" name="等腰三角形 860"/>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61" name="组合 861"/>
                          <wpg:cNvGrpSpPr/>
                          <wpg:grpSpPr>
                            <a:xfrm>
                              <a:off x="1977181" y="2554331"/>
                              <a:ext cx="900430" cy="855981"/>
                              <a:chOff x="0" y="0"/>
                              <a:chExt cx="900430" cy="856615"/>
                            </a:xfrm>
                          </wpg:grpSpPr>
                          <wps:wsp>
                            <wps:cNvPr id="862" name="六边形 86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3" name="六边形 86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4" name="六边形 86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5" name="等腰三角形 86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66" name="组合 866"/>
                          <wpg:cNvGrpSpPr/>
                          <wpg:grpSpPr>
                            <a:xfrm>
                              <a:off x="3567328" y="1303322"/>
                              <a:ext cx="900430" cy="855981"/>
                              <a:chOff x="0" y="0"/>
                              <a:chExt cx="900430" cy="856615"/>
                            </a:xfrm>
                          </wpg:grpSpPr>
                          <wps:wsp>
                            <wps:cNvPr id="867" name="六边形 86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8" name="六边形 86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9" name="六边形 86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0" name="等腰三角形 870"/>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71" name="组合 871"/>
                          <wpg:cNvGrpSpPr/>
                          <wpg:grpSpPr>
                            <a:xfrm>
                              <a:off x="2773594" y="2562846"/>
                              <a:ext cx="900430" cy="855981"/>
                              <a:chOff x="0" y="0"/>
                              <a:chExt cx="900430" cy="856615"/>
                            </a:xfrm>
                          </wpg:grpSpPr>
                          <wps:wsp>
                            <wps:cNvPr id="872" name="六边形 87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3" name="六边形 87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4" name="六边形 87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5" name="等腰三角形 87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76" name="组合 876"/>
                          <wpg:cNvGrpSpPr/>
                          <wpg:grpSpPr>
                            <a:xfrm>
                              <a:off x="3563518" y="2573083"/>
                              <a:ext cx="900430" cy="855343"/>
                              <a:chOff x="0" y="0"/>
                              <a:chExt cx="900430" cy="856615"/>
                            </a:xfrm>
                          </wpg:grpSpPr>
                          <wps:wsp>
                            <wps:cNvPr id="877" name="六边形 87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8" name="六边形 87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9" name="六边形 87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0" name="等腰三角形 880"/>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81" name="组合 881"/>
                          <wpg:cNvGrpSpPr/>
                          <wpg:grpSpPr>
                            <a:xfrm>
                              <a:off x="1573870" y="3190304"/>
                              <a:ext cx="900430" cy="855343"/>
                              <a:chOff x="793750" y="11430"/>
                              <a:chExt cx="900430" cy="856615"/>
                            </a:xfrm>
                          </wpg:grpSpPr>
                          <wps:wsp>
                            <wps:cNvPr id="882" name="六边形 882"/>
                            <wps:cNvSpPr/>
                            <wps:spPr>
                              <a:xfrm>
                                <a:off x="793750" y="2159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3" name="六边形 883"/>
                            <wps:cNvSpPr/>
                            <wps:spPr>
                              <a:xfrm>
                                <a:off x="1187450" y="4400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4" name="六边形 884"/>
                            <wps:cNvSpPr/>
                            <wps:spPr>
                              <a:xfrm>
                                <a:off x="1191260" y="114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5" name="等腰三角形 885"/>
                            <wps:cNvSpPr/>
                            <wps:spPr>
                              <a:xfrm>
                                <a:off x="1268730" y="36195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86" name="组合 886"/>
                          <wpg:cNvGrpSpPr/>
                          <wpg:grpSpPr>
                            <a:xfrm>
                              <a:off x="2370160" y="3199194"/>
                              <a:ext cx="900430" cy="855343"/>
                              <a:chOff x="1590040" y="20320"/>
                              <a:chExt cx="900430" cy="856615"/>
                            </a:xfrm>
                          </wpg:grpSpPr>
                          <wps:wsp>
                            <wps:cNvPr id="887" name="六边形 887"/>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8" name="六边形 888"/>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9" name="六边形 889"/>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0" name="等腰三角形 890"/>
                            <wps:cNvSpPr/>
                            <wps:spPr>
                              <a:xfrm>
                                <a:off x="2065020" y="37084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91" name="组合 891"/>
                          <wpg:cNvGrpSpPr/>
                          <wpg:grpSpPr>
                            <a:xfrm>
                              <a:off x="3160100" y="3209354"/>
                              <a:ext cx="900430" cy="854709"/>
                              <a:chOff x="2379980" y="30480"/>
                              <a:chExt cx="900430" cy="856615"/>
                            </a:xfrm>
                          </wpg:grpSpPr>
                          <wps:wsp>
                            <wps:cNvPr id="892" name="六边形 892"/>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3" name="六边形 893"/>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4" name="六边形 894"/>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5" name="等腰三角形 895"/>
                            <wps:cNvSpPr/>
                            <wps:spPr>
                              <a:xfrm>
                                <a:off x="2854960" y="38100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96" name="组合 896"/>
                          <wpg:cNvGrpSpPr/>
                          <wpg:grpSpPr>
                            <a:xfrm>
                              <a:off x="793305" y="1897847"/>
                              <a:ext cx="900430" cy="855343"/>
                              <a:chOff x="0" y="0"/>
                              <a:chExt cx="900430" cy="856615"/>
                            </a:xfrm>
                          </wpg:grpSpPr>
                          <wps:wsp>
                            <wps:cNvPr id="897" name="六边形 89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8" name="六边形 89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9" name="六边形 89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0" name="等腰三角形 900"/>
                            <wps:cNvSpPr/>
                            <wps:spPr>
                              <a:xfrm>
                                <a:off x="474980" y="350520"/>
                                <a:ext cx="44450" cy="87630"/>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901" name="六边形 901"/>
                        <wps:cNvSpPr/>
                        <wps:spPr>
                          <a:xfrm>
                            <a:off x="603326" y="776688"/>
                            <a:ext cx="1490275" cy="1328878"/>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2" name="六边形 902"/>
                        <wps:cNvSpPr/>
                        <wps:spPr>
                          <a:xfrm>
                            <a:off x="1774819" y="1436851"/>
                            <a:ext cx="1490084" cy="132862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3" name="六边形 903"/>
                        <wps:cNvSpPr/>
                        <wps:spPr>
                          <a:xfrm>
                            <a:off x="1769299" y="108217"/>
                            <a:ext cx="1490084" cy="1328629"/>
                          </a:xfrm>
                          <a:prstGeom prst="hexagon">
                            <a:avLst/>
                          </a:prstGeom>
                          <a:noFill/>
                          <a:ln w="127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4" name="等腰三角形 904"/>
                        <wps:cNvSpPr/>
                        <wps:spPr>
                          <a:xfrm>
                            <a:off x="1992822" y="1367416"/>
                            <a:ext cx="203530" cy="130360"/>
                          </a:xfrm>
                          <a:prstGeom prst="triangl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05" name="图片 905"/>
                          <pic:cNvPicPr>
                            <a:picLocks noChangeAspect="1"/>
                          </pic:cNvPicPr>
                        </pic:nvPicPr>
                        <pic:blipFill>
                          <a:blip r:embed="rId8"/>
                          <a:stretch>
                            <a:fillRect/>
                          </a:stretch>
                        </pic:blipFill>
                        <pic:spPr>
                          <a:xfrm>
                            <a:off x="769138" y="1369672"/>
                            <a:ext cx="140153" cy="141004"/>
                          </a:xfrm>
                          <a:prstGeom prst="rect">
                            <a:avLst/>
                          </a:prstGeom>
                        </pic:spPr>
                      </pic:pic>
                      <wpg:wgp>
                        <wpg:cNvPr id="1055" name="组合 1055"/>
                        <wpg:cNvGrpSpPr/>
                        <wpg:grpSpPr>
                          <a:xfrm>
                            <a:off x="1964794" y="307716"/>
                            <a:ext cx="1421131" cy="1269998"/>
                            <a:chOff x="0" y="0"/>
                            <a:chExt cx="4071963" cy="3437808"/>
                          </a:xfrm>
                        </wpg:grpSpPr>
                        <wps:wsp>
                          <wps:cNvPr id="1056" name="六边形 1056"/>
                          <wps:cNvSpPr/>
                          <wps:spPr>
                            <a:xfrm>
                              <a:off x="805381" y="204268"/>
                              <a:ext cx="503630"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7" name="六边形 1057"/>
                          <wps:cNvSpPr/>
                          <wps:spPr>
                            <a:xfrm>
                              <a:off x="1199571" y="42854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8" name="六边形 1058"/>
                          <wps:cNvSpPr/>
                          <wps:spPr>
                            <a:xfrm>
                              <a:off x="1203227" y="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六边形 1059"/>
                          <wps:cNvSpPr/>
                          <wps:spPr>
                            <a:xfrm>
                              <a:off x="407935" y="83745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六边形 1060"/>
                          <wps:cNvSpPr/>
                          <wps:spPr>
                            <a:xfrm>
                              <a:off x="801570" y="106157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1" name="六边形 1061"/>
                          <wps:cNvSpPr/>
                          <wps:spPr>
                            <a:xfrm>
                              <a:off x="805381" y="633026"/>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六边形 1062"/>
                          <wps:cNvSpPr/>
                          <wps:spPr>
                            <a:xfrm>
                              <a:off x="1199571" y="84873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六边形 1063"/>
                          <wps:cNvSpPr/>
                          <wps:spPr>
                            <a:xfrm>
                              <a:off x="1593206" y="107284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六边形 1064"/>
                          <wps:cNvSpPr/>
                          <wps:spPr>
                            <a:xfrm>
                              <a:off x="1597014" y="64430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5" name="六边形 1065"/>
                          <wps:cNvSpPr/>
                          <wps:spPr>
                            <a:xfrm>
                              <a:off x="1596469" y="21174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6" name="六边形 1066"/>
                          <wps:cNvSpPr/>
                          <wps:spPr>
                            <a:xfrm>
                              <a:off x="1990107" y="435858"/>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7" name="六边形 1067"/>
                          <wps:cNvSpPr/>
                          <wps:spPr>
                            <a:xfrm>
                              <a:off x="1993915" y="731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六边形 1068"/>
                          <wps:cNvSpPr/>
                          <wps:spPr>
                            <a:xfrm>
                              <a:off x="1986600" y="863362"/>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六边形 1069"/>
                          <wps:cNvSpPr/>
                          <wps:spPr>
                            <a:xfrm>
                              <a:off x="2380237" y="108747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0" name="六边形 1070"/>
                          <wps:cNvSpPr/>
                          <wps:spPr>
                            <a:xfrm>
                              <a:off x="2384045" y="658929"/>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1" name="六边形 1071"/>
                          <wps:cNvSpPr/>
                          <wps:spPr>
                            <a:xfrm>
                              <a:off x="793639" y="148310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2" name="六边形 1072"/>
                          <wps:cNvSpPr/>
                          <wps:spPr>
                            <a:xfrm>
                              <a:off x="1187276" y="1707218"/>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3" name="六边形 1073"/>
                          <wps:cNvSpPr/>
                          <wps:spPr>
                            <a:xfrm>
                              <a:off x="1191084" y="1278672"/>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4" name="六边形 1074"/>
                          <wps:cNvSpPr/>
                          <wps:spPr>
                            <a:xfrm>
                              <a:off x="1589154" y="149633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5" name="六边形 1075"/>
                          <wps:cNvSpPr/>
                          <wps:spPr>
                            <a:xfrm>
                              <a:off x="1982792" y="172045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6" name="六边形 1076"/>
                          <wps:cNvSpPr/>
                          <wps:spPr>
                            <a:xfrm>
                              <a:off x="1986600" y="1291906"/>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7" name="六边形 1077"/>
                          <wps:cNvSpPr/>
                          <wps:spPr>
                            <a:xfrm>
                              <a:off x="2380389" y="149999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8" name="六边形 1078"/>
                          <wps:cNvSpPr/>
                          <wps:spPr>
                            <a:xfrm>
                              <a:off x="2774023" y="172410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9" name="六边形 1079"/>
                          <wps:cNvSpPr/>
                          <wps:spPr>
                            <a:xfrm>
                              <a:off x="2777834" y="1295563"/>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0" name="等腰三角形 1080"/>
                          <wps:cNvSpPr/>
                          <wps:spPr>
                            <a:xfrm>
                              <a:off x="1275169" y="358288"/>
                              <a:ext cx="45713" cy="88544"/>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1" name="等腰三角形 1081"/>
                          <wps:cNvSpPr/>
                          <wps:spPr>
                            <a:xfrm>
                              <a:off x="866331" y="999226"/>
                              <a:ext cx="45077" cy="8824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2" name="等腰三角形 1082"/>
                          <wps:cNvSpPr/>
                          <wps:spPr>
                            <a:xfrm>
                              <a:off x="2055410" y="358583"/>
                              <a:ext cx="45077" cy="8824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3" name="等腰三角形 1083"/>
                          <wps:cNvSpPr/>
                          <wps:spPr>
                            <a:xfrm>
                              <a:off x="1674976" y="1006343"/>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4" name="等腰三角形 1084"/>
                          <wps:cNvSpPr/>
                          <wps:spPr>
                            <a:xfrm>
                              <a:off x="2452311" y="1006343"/>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5" name="等腰三角形 1085"/>
                          <wps:cNvSpPr/>
                          <wps:spPr>
                            <a:xfrm>
                              <a:off x="1269046" y="1638987"/>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6" name="等腰三角形 1086"/>
                          <wps:cNvSpPr/>
                          <wps:spPr>
                            <a:xfrm>
                              <a:off x="1993915" y="1601049"/>
                              <a:ext cx="153571" cy="177253"/>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7" name="等腰三角形 1087"/>
                          <wps:cNvSpPr/>
                          <wps:spPr>
                            <a:xfrm>
                              <a:off x="2855017" y="1645971"/>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088" name="组合 1088"/>
                          <wpg:cNvGrpSpPr/>
                          <wpg:grpSpPr>
                            <a:xfrm>
                              <a:off x="2387443" y="23989"/>
                              <a:ext cx="900431" cy="856614"/>
                              <a:chOff x="2387444" y="23988"/>
                              <a:chExt cx="900430" cy="856615"/>
                            </a:xfrm>
                          </wpg:grpSpPr>
                          <wps:wsp>
                            <wps:cNvPr id="1139" name="六边形 1139"/>
                            <wps:cNvSpPr/>
                            <wps:spPr>
                              <a:xfrm>
                                <a:off x="2387444" y="22845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0" name="六边形 1140"/>
                            <wps:cNvSpPr/>
                            <wps:spPr>
                              <a:xfrm>
                                <a:off x="2781144" y="45261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1" name="六边形 1141"/>
                            <wps:cNvSpPr/>
                            <wps:spPr>
                              <a:xfrm>
                                <a:off x="2784955" y="2398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2" name="等腰三角形 1142"/>
                            <wps:cNvSpPr/>
                            <wps:spPr>
                              <a:xfrm>
                                <a:off x="2862424" y="374507"/>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89" name="组合 1089"/>
                          <wpg:cNvGrpSpPr/>
                          <wpg:grpSpPr>
                            <a:xfrm>
                              <a:off x="3171532" y="1315004"/>
                              <a:ext cx="900431" cy="855980"/>
                              <a:chOff x="3171533" y="1315004"/>
                              <a:chExt cx="900430" cy="856615"/>
                            </a:xfrm>
                          </wpg:grpSpPr>
                          <wps:wsp>
                            <wps:cNvPr id="1135" name="六边形 1135"/>
                            <wps:cNvSpPr/>
                            <wps:spPr>
                              <a:xfrm>
                                <a:off x="3171533" y="151947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6" name="六边形 1136"/>
                            <wps:cNvSpPr/>
                            <wps:spPr>
                              <a:xfrm>
                                <a:off x="3565233" y="1743630"/>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7" name="六边形 1137"/>
                            <wps:cNvSpPr/>
                            <wps:spPr>
                              <a:xfrm>
                                <a:off x="3569044" y="131500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8" name="等腰三角形 1138"/>
                            <wps:cNvSpPr/>
                            <wps:spPr>
                              <a:xfrm>
                                <a:off x="3646513" y="1665523"/>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0" name="组合 1090"/>
                          <wpg:cNvGrpSpPr/>
                          <wpg:grpSpPr>
                            <a:xfrm>
                              <a:off x="389884" y="1916578"/>
                              <a:ext cx="900431" cy="855980"/>
                              <a:chOff x="389884" y="1916577"/>
                              <a:chExt cx="900430" cy="856615"/>
                            </a:xfrm>
                          </wpg:grpSpPr>
                          <wps:wsp>
                            <wps:cNvPr id="1131" name="六边形 1131"/>
                            <wps:cNvSpPr/>
                            <wps:spPr>
                              <a:xfrm>
                                <a:off x="389884" y="212104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 name="六边形 1132"/>
                            <wps:cNvSpPr/>
                            <wps:spPr>
                              <a:xfrm>
                                <a:off x="783584" y="2345203"/>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 name="六边形 1133"/>
                            <wps:cNvSpPr/>
                            <wps:spPr>
                              <a:xfrm>
                                <a:off x="787395" y="191657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4" name="等腰三角形 1134"/>
                            <wps:cNvSpPr/>
                            <wps:spPr>
                              <a:xfrm>
                                <a:off x="864864" y="2267096"/>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1" name="组合 1091"/>
                          <wpg:cNvGrpSpPr/>
                          <wpg:grpSpPr>
                            <a:xfrm>
                              <a:off x="1183875" y="1928075"/>
                              <a:ext cx="900431" cy="855980"/>
                              <a:chOff x="1183876" y="1928076"/>
                              <a:chExt cx="900430" cy="856615"/>
                            </a:xfrm>
                          </wpg:grpSpPr>
                          <wps:wsp>
                            <wps:cNvPr id="1127" name="六边形 1127"/>
                            <wps:cNvSpPr/>
                            <wps:spPr>
                              <a:xfrm>
                                <a:off x="1183876" y="213254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8" name="六边形 1128"/>
                            <wps:cNvSpPr/>
                            <wps:spPr>
                              <a:xfrm>
                                <a:off x="1577576" y="235670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9" name="六边形 1129"/>
                            <wps:cNvSpPr/>
                            <wps:spPr>
                              <a:xfrm>
                                <a:off x="1581387" y="1928076"/>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0" name="等腰三角形 1130"/>
                            <wps:cNvSpPr/>
                            <wps:spPr>
                              <a:xfrm>
                                <a:off x="1658856" y="2278595"/>
                                <a:ext cx="44449" cy="8762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2" name="组合 1092"/>
                          <wpg:cNvGrpSpPr/>
                          <wpg:grpSpPr>
                            <a:xfrm>
                              <a:off x="2774023" y="677068"/>
                              <a:ext cx="900431" cy="855980"/>
                              <a:chOff x="2774023" y="677067"/>
                              <a:chExt cx="900430" cy="856615"/>
                            </a:xfrm>
                          </wpg:grpSpPr>
                          <wps:wsp>
                            <wps:cNvPr id="1123" name="六边形 1123"/>
                            <wps:cNvSpPr/>
                            <wps:spPr>
                              <a:xfrm>
                                <a:off x="2774023" y="88153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4" name="六边形 1124"/>
                            <wps:cNvSpPr/>
                            <wps:spPr>
                              <a:xfrm>
                                <a:off x="3167723" y="1105693"/>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5" name="六边形 1125"/>
                            <wps:cNvSpPr/>
                            <wps:spPr>
                              <a:xfrm>
                                <a:off x="3171534" y="67706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 name="等腰三角形 1126"/>
                            <wps:cNvSpPr/>
                            <wps:spPr>
                              <a:xfrm>
                                <a:off x="3249003" y="1027586"/>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3" name="组合 1093"/>
                          <wpg:cNvGrpSpPr/>
                          <wpg:grpSpPr>
                            <a:xfrm>
                              <a:off x="1980290" y="1936591"/>
                              <a:ext cx="900431" cy="855980"/>
                              <a:chOff x="1980289" y="1936591"/>
                              <a:chExt cx="900430" cy="856615"/>
                            </a:xfrm>
                          </wpg:grpSpPr>
                          <wps:wsp>
                            <wps:cNvPr id="1119" name="六边形 1119"/>
                            <wps:cNvSpPr/>
                            <wps:spPr>
                              <a:xfrm>
                                <a:off x="1980289" y="214106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0" name="六边形 1120"/>
                            <wps:cNvSpPr/>
                            <wps:spPr>
                              <a:xfrm>
                                <a:off x="2373989" y="236521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1" name="六边形 1121"/>
                            <wps:cNvSpPr/>
                            <wps:spPr>
                              <a:xfrm>
                                <a:off x="2377800" y="1936591"/>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2" name="等腰三角形 1122"/>
                            <wps:cNvSpPr/>
                            <wps:spPr>
                              <a:xfrm>
                                <a:off x="2455269" y="2287110"/>
                                <a:ext cx="44449" cy="8762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4" name="组合 1094"/>
                          <wpg:cNvGrpSpPr/>
                          <wpg:grpSpPr>
                            <a:xfrm>
                              <a:off x="2770213" y="1946826"/>
                              <a:ext cx="900431" cy="855342"/>
                              <a:chOff x="2770213" y="1946828"/>
                              <a:chExt cx="900430" cy="856615"/>
                            </a:xfrm>
                          </wpg:grpSpPr>
                          <wps:wsp>
                            <wps:cNvPr id="1115" name="六边形 1115"/>
                            <wps:cNvSpPr/>
                            <wps:spPr>
                              <a:xfrm>
                                <a:off x="2770213" y="215129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6" name="六边形 1116"/>
                            <wps:cNvSpPr/>
                            <wps:spPr>
                              <a:xfrm>
                                <a:off x="3163913" y="237545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7" name="六边形 1117"/>
                            <wps:cNvSpPr/>
                            <wps:spPr>
                              <a:xfrm>
                                <a:off x="3167724" y="194682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8" name="等腰三角形 1118"/>
                            <wps:cNvSpPr/>
                            <wps:spPr>
                              <a:xfrm>
                                <a:off x="3245193" y="2297348"/>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5" name="组合 1095"/>
                          <wpg:cNvGrpSpPr/>
                          <wpg:grpSpPr>
                            <a:xfrm>
                              <a:off x="780564" y="2564046"/>
                              <a:ext cx="900431" cy="855342"/>
                              <a:chOff x="780565" y="2564049"/>
                              <a:chExt cx="900430" cy="856615"/>
                            </a:xfrm>
                          </wpg:grpSpPr>
                          <wps:wsp>
                            <wps:cNvPr id="1111" name="六边形 1111"/>
                            <wps:cNvSpPr/>
                            <wps:spPr>
                              <a:xfrm>
                                <a:off x="780565" y="276851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2" name="六边形 1112"/>
                            <wps:cNvSpPr/>
                            <wps:spPr>
                              <a:xfrm>
                                <a:off x="1174265" y="299267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3" name="六边形 1113"/>
                            <wps:cNvSpPr/>
                            <wps:spPr>
                              <a:xfrm>
                                <a:off x="1178076" y="256404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4" name="等腰三角形 1114"/>
                            <wps:cNvSpPr/>
                            <wps:spPr>
                              <a:xfrm>
                                <a:off x="1255545" y="291456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6" name="组合 1096"/>
                          <wpg:cNvGrpSpPr/>
                          <wpg:grpSpPr>
                            <a:xfrm>
                              <a:off x="1576856" y="2572935"/>
                              <a:ext cx="900431" cy="855342"/>
                              <a:chOff x="1576855" y="2572939"/>
                              <a:chExt cx="900430" cy="856615"/>
                            </a:xfrm>
                          </wpg:grpSpPr>
                          <wps:wsp>
                            <wps:cNvPr id="1107" name="六边形 1107"/>
                            <wps:cNvSpPr/>
                            <wps:spPr>
                              <a:xfrm>
                                <a:off x="1576855" y="277740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8" name="六边形 1108"/>
                            <wps:cNvSpPr/>
                            <wps:spPr>
                              <a:xfrm>
                                <a:off x="1970555" y="300156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9" name="六边形 1109"/>
                            <wps:cNvSpPr/>
                            <wps:spPr>
                              <a:xfrm>
                                <a:off x="1974366" y="257293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0" name="等腰三角形 1110"/>
                            <wps:cNvSpPr/>
                            <wps:spPr>
                              <a:xfrm>
                                <a:off x="2051835" y="292345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7" name="组合 1097"/>
                          <wpg:cNvGrpSpPr/>
                          <wpg:grpSpPr>
                            <a:xfrm>
                              <a:off x="2366796" y="2583100"/>
                              <a:ext cx="900431" cy="854708"/>
                              <a:chOff x="2366795" y="2583099"/>
                              <a:chExt cx="900430" cy="856615"/>
                            </a:xfrm>
                          </wpg:grpSpPr>
                          <wps:wsp>
                            <wps:cNvPr id="1103" name="六边形 1103"/>
                            <wps:cNvSpPr/>
                            <wps:spPr>
                              <a:xfrm>
                                <a:off x="2366795" y="278756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4" name="六边形 1104"/>
                            <wps:cNvSpPr/>
                            <wps:spPr>
                              <a:xfrm>
                                <a:off x="2760495" y="301172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5" name="六边形 1105"/>
                            <wps:cNvSpPr/>
                            <wps:spPr>
                              <a:xfrm>
                                <a:off x="2764306" y="258309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6" name="等腰三角形 1106"/>
                            <wps:cNvSpPr/>
                            <wps:spPr>
                              <a:xfrm>
                                <a:off x="2841775" y="293361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98" name="组合 1098"/>
                          <wpg:cNvGrpSpPr/>
                          <wpg:grpSpPr>
                            <a:xfrm>
                              <a:off x="0" y="1271590"/>
                              <a:ext cx="900431" cy="855342"/>
                              <a:chOff x="0" y="1271592"/>
                              <a:chExt cx="900430" cy="856615"/>
                            </a:xfrm>
                          </wpg:grpSpPr>
                          <wps:wsp>
                            <wps:cNvPr id="1099" name="六边形 1099"/>
                            <wps:cNvSpPr/>
                            <wps:spPr>
                              <a:xfrm>
                                <a:off x="0" y="1476061"/>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0" name="六边形 1100"/>
                            <wps:cNvSpPr/>
                            <wps:spPr>
                              <a:xfrm>
                                <a:off x="393700" y="170021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1" name="六边形 1101"/>
                            <wps:cNvSpPr/>
                            <wps:spPr>
                              <a:xfrm>
                                <a:off x="397511" y="127159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2" name="等腰三角形 1102"/>
                            <wps:cNvSpPr/>
                            <wps:spPr>
                              <a:xfrm>
                                <a:off x="474980" y="1622112"/>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pic:pic xmlns:pic="http://schemas.openxmlformats.org/drawingml/2006/picture">
                        <pic:nvPicPr>
                          <pic:cNvPr id="907" name="图片 907"/>
                          <pic:cNvPicPr/>
                        </pic:nvPicPr>
                        <pic:blipFill>
                          <a:blip r:embed="rId8"/>
                          <a:stretch>
                            <a:fillRect/>
                          </a:stretch>
                        </pic:blipFill>
                        <pic:spPr>
                          <a:xfrm>
                            <a:off x="2614191" y="859749"/>
                            <a:ext cx="139938" cy="140787"/>
                          </a:xfrm>
                          <a:prstGeom prst="rect">
                            <a:avLst/>
                          </a:prstGeom>
                        </pic:spPr>
                      </pic:pic>
                      <wpg:wgp>
                        <wpg:cNvPr id="1143" name="组合 1143"/>
                        <wpg:cNvGrpSpPr/>
                        <wpg:grpSpPr>
                          <a:xfrm>
                            <a:off x="1936678" y="1819263"/>
                            <a:ext cx="1421131" cy="1269998"/>
                            <a:chOff x="0" y="0"/>
                            <a:chExt cx="4071963" cy="3437808"/>
                          </a:xfrm>
                        </wpg:grpSpPr>
                        <wps:wsp>
                          <wps:cNvPr id="1144" name="六边形 1144"/>
                          <wps:cNvSpPr/>
                          <wps:spPr>
                            <a:xfrm>
                              <a:off x="805381" y="204268"/>
                              <a:ext cx="503630"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5" name="六边形 1145"/>
                          <wps:cNvSpPr/>
                          <wps:spPr>
                            <a:xfrm>
                              <a:off x="1199571" y="42854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6" name="六边形 1146"/>
                          <wps:cNvSpPr/>
                          <wps:spPr>
                            <a:xfrm>
                              <a:off x="1203227" y="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7" name="六边形 1147"/>
                          <wps:cNvSpPr/>
                          <wps:spPr>
                            <a:xfrm>
                              <a:off x="407935" y="83745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8" name="六边形 1148"/>
                          <wps:cNvSpPr/>
                          <wps:spPr>
                            <a:xfrm>
                              <a:off x="801570" y="106157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9" name="六边形 1149"/>
                          <wps:cNvSpPr/>
                          <wps:spPr>
                            <a:xfrm>
                              <a:off x="805381" y="633026"/>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0" name="六边形 1150"/>
                          <wps:cNvSpPr/>
                          <wps:spPr>
                            <a:xfrm>
                              <a:off x="1199571" y="84873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1" name="六边形 1151"/>
                          <wps:cNvSpPr/>
                          <wps:spPr>
                            <a:xfrm>
                              <a:off x="1593206" y="107284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2" name="六边形 1152"/>
                          <wps:cNvSpPr/>
                          <wps:spPr>
                            <a:xfrm>
                              <a:off x="1597014" y="64430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3" name="六边形 1153"/>
                          <wps:cNvSpPr/>
                          <wps:spPr>
                            <a:xfrm>
                              <a:off x="1596469" y="21174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4" name="六边形 1154"/>
                          <wps:cNvSpPr/>
                          <wps:spPr>
                            <a:xfrm>
                              <a:off x="1990107" y="435858"/>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5" name="六边形 1155"/>
                          <wps:cNvSpPr/>
                          <wps:spPr>
                            <a:xfrm>
                              <a:off x="1993915" y="731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6" name="六边形 1156"/>
                          <wps:cNvSpPr/>
                          <wps:spPr>
                            <a:xfrm>
                              <a:off x="1986600" y="863362"/>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7" name="六边形 1157"/>
                          <wps:cNvSpPr/>
                          <wps:spPr>
                            <a:xfrm>
                              <a:off x="2380237" y="108747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8" name="六边形 1158"/>
                          <wps:cNvSpPr/>
                          <wps:spPr>
                            <a:xfrm>
                              <a:off x="2384045" y="658929"/>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9" name="六边形 1159"/>
                          <wps:cNvSpPr/>
                          <wps:spPr>
                            <a:xfrm>
                              <a:off x="793639" y="1483105"/>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0" name="六边形 1160"/>
                          <wps:cNvSpPr/>
                          <wps:spPr>
                            <a:xfrm>
                              <a:off x="1187276" y="1707218"/>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1" name="六边形 1161"/>
                          <wps:cNvSpPr/>
                          <wps:spPr>
                            <a:xfrm>
                              <a:off x="1191084" y="1278672"/>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2" name="六边形 1162"/>
                          <wps:cNvSpPr/>
                          <wps:spPr>
                            <a:xfrm>
                              <a:off x="1589154" y="149633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3" name="六边形 1163"/>
                          <wps:cNvSpPr/>
                          <wps:spPr>
                            <a:xfrm>
                              <a:off x="1982792" y="1720450"/>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4" name="六边形 1164"/>
                          <wps:cNvSpPr/>
                          <wps:spPr>
                            <a:xfrm>
                              <a:off x="1986600" y="1291906"/>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5" name="六边形 1165"/>
                          <wps:cNvSpPr/>
                          <wps:spPr>
                            <a:xfrm>
                              <a:off x="2380389" y="1499994"/>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6" name="六边形 1166"/>
                          <wps:cNvSpPr/>
                          <wps:spPr>
                            <a:xfrm>
                              <a:off x="2774023" y="1724107"/>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7" name="六边形 1167"/>
                          <wps:cNvSpPr/>
                          <wps:spPr>
                            <a:xfrm>
                              <a:off x="2777834" y="1295563"/>
                              <a:ext cx="503473" cy="428544"/>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8" name="等腰三角形 1168"/>
                          <wps:cNvSpPr/>
                          <wps:spPr>
                            <a:xfrm>
                              <a:off x="1275169" y="358288"/>
                              <a:ext cx="45713" cy="88544"/>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9" name="等腰三角形 1169"/>
                          <wps:cNvSpPr/>
                          <wps:spPr>
                            <a:xfrm>
                              <a:off x="866331" y="999226"/>
                              <a:ext cx="45077" cy="8824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0" name="等腰三角形 1170"/>
                          <wps:cNvSpPr/>
                          <wps:spPr>
                            <a:xfrm>
                              <a:off x="2055410" y="358583"/>
                              <a:ext cx="45077" cy="8824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1" name="等腰三角形 1171"/>
                          <wps:cNvSpPr/>
                          <wps:spPr>
                            <a:xfrm>
                              <a:off x="1674976" y="1006343"/>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2" name="等腰三角形 1172"/>
                          <wps:cNvSpPr/>
                          <wps:spPr>
                            <a:xfrm>
                              <a:off x="2452311" y="1006343"/>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3" name="等腰三角形 1173"/>
                          <wps:cNvSpPr/>
                          <wps:spPr>
                            <a:xfrm>
                              <a:off x="1269046" y="1638987"/>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4" name="等腰三角形 1174"/>
                          <wps:cNvSpPr/>
                          <wps:spPr>
                            <a:xfrm>
                              <a:off x="1993915" y="1601049"/>
                              <a:ext cx="153571" cy="177253"/>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5" name="等腰三角形 1175"/>
                          <wps:cNvSpPr/>
                          <wps:spPr>
                            <a:xfrm>
                              <a:off x="2855017" y="1645971"/>
                              <a:ext cx="45077" cy="8824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6" name="组合 1176"/>
                          <wpg:cNvGrpSpPr/>
                          <wpg:grpSpPr>
                            <a:xfrm>
                              <a:off x="2387443" y="23989"/>
                              <a:ext cx="900431" cy="856614"/>
                              <a:chOff x="2387444" y="23988"/>
                              <a:chExt cx="900430" cy="856615"/>
                            </a:xfrm>
                          </wpg:grpSpPr>
                          <wps:wsp>
                            <wps:cNvPr id="1227" name="六边形 1227"/>
                            <wps:cNvSpPr/>
                            <wps:spPr>
                              <a:xfrm>
                                <a:off x="2387444" y="22845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8" name="六边形 1228"/>
                            <wps:cNvSpPr/>
                            <wps:spPr>
                              <a:xfrm>
                                <a:off x="2781144" y="45261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9" name="六边形 1229"/>
                            <wps:cNvSpPr/>
                            <wps:spPr>
                              <a:xfrm>
                                <a:off x="2784955" y="2398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0" name="等腰三角形 1230"/>
                            <wps:cNvSpPr/>
                            <wps:spPr>
                              <a:xfrm>
                                <a:off x="2862424" y="374507"/>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77" name="组合 1177"/>
                          <wpg:cNvGrpSpPr/>
                          <wpg:grpSpPr>
                            <a:xfrm>
                              <a:off x="3171532" y="1315004"/>
                              <a:ext cx="900431" cy="855980"/>
                              <a:chOff x="3171533" y="1315004"/>
                              <a:chExt cx="900430" cy="856615"/>
                            </a:xfrm>
                          </wpg:grpSpPr>
                          <wps:wsp>
                            <wps:cNvPr id="1223" name="六边形 1223"/>
                            <wps:cNvSpPr/>
                            <wps:spPr>
                              <a:xfrm>
                                <a:off x="3171533" y="151947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4" name="六边形 1224"/>
                            <wps:cNvSpPr/>
                            <wps:spPr>
                              <a:xfrm>
                                <a:off x="3565233" y="1743630"/>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5" name="六边形 1225"/>
                            <wps:cNvSpPr/>
                            <wps:spPr>
                              <a:xfrm>
                                <a:off x="3569044" y="131500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6" name="等腰三角形 1226"/>
                            <wps:cNvSpPr/>
                            <wps:spPr>
                              <a:xfrm>
                                <a:off x="3646513" y="1665523"/>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78" name="组合 1178"/>
                          <wpg:cNvGrpSpPr/>
                          <wpg:grpSpPr>
                            <a:xfrm>
                              <a:off x="389884" y="1916578"/>
                              <a:ext cx="900431" cy="855980"/>
                              <a:chOff x="389884" y="1916577"/>
                              <a:chExt cx="900430" cy="856615"/>
                            </a:xfrm>
                          </wpg:grpSpPr>
                          <wps:wsp>
                            <wps:cNvPr id="1219" name="六边形 1219"/>
                            <wps:cNvSpPr/>
                            <wps:spPr>
                              <a:xfrm>
                                <a:off x="389884" y="212104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0" name="六边形 1220"/>
                            <wps:cNvSpPr/>
                            <wps:spPr>
                              <a:xfrm>
                                <a:off x="783584" y="2345203"/>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1" name="六边形 1221"/>
                            <wps:cNvSpPr/>
                            <wps:spPr>
                              <a:xfrm>
                                <a:off x="787395" y="191657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2" name="等腰三角形 1222"/>
                            <wps:cNvSpPr/>
                            <wps:spPr>
                              <a:xfrm>
                                <a:off x="864864" y="2267096"/>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79" name="组合 1179"/>
                          <wpg:cNvGrpSpPr/>
                          <wpg:grpSpPr>
                            <a:xfrm>
                              <a:off x="1183875" y="1928075"/>
                              <a:ext cx="900431" cy="855980"/>
                              <a:chOff x="1183876" y="1928076"/>
                              <a:chExt cx="900430" cy="856615"/>
                            </a:xfrm>
                          </wpg:grpSpPr>
                          <wps:wsp>
                            <wps:cNvPr id="1215" name="六边形 1215"/>
                            <wps:cNvSpPr/>
                            <wps:spPr>
                              <a:xfrm>
                                <a:off x="1183876" y="213254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6" name="六边形 1216"/>
                            <wps:cNvSpPr/>
                            <wps:spPr>
                              <a:xfrm>
                                <a:off x="1577576" y="235670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7" name="六边形 1217"/>
                            <wps:cNvSpPr/>
                            <wps:spPr>
                              <a:xfrm>
                                <a:off x="1581387" y="1928076"/>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8" name="等腰三角形 1218"/>
                            <wps:cNvSpPr/>
                            <wps:spPr>
                              <a:xfrm>
                                <a:off x="1658856" y="2278595"/>
                                <a:ext cx="44449" cy="8762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0" name="组合 1180"/>
                          <wpg:cNvGrpSpPr/>
                          <wpg:grpSpPr>
                            <a:xfrm>
                              <a:off x="2774023" y="677068"/>
                              <a:ext cx="900431" cy="855980"/>
                              <a:chOff x="2774023" y="677067"/>
                              <a:chExt cx="900430" cy="856615"/>
                            </a:xfrm>
                          </wpg:grpSpPr>
                          <wps:wsp>
                            <wps:cNvPr id="1211" name="六边形 1211"/>
                            <wps:cNvSpPr/>
                            <wps:spPr>
                              <a:xfrm>
                                <a:off x="2774023" y="88153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2" name="六边形 1212"/>
                            <wps:cNvSpPr/>
                            <wps:spPr>
                              <a:xfrm>
                                <a:off x="3167723" y="1105693"/>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3" name="六边形 1213"/>
                            <wps:cNvSpPr/>
                            <wps:spPr>
                              <a:xfrm>
                                <a:off x="3171534" y="67706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4" name="等腰三角形 1214"/>
                            <wps:cNvSpPr/>
                            <wps:spPr>
                              <a:xfrm>
                                <a:off x="3249003" y="1027586"/>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1" name="组合 1181"/>
                          <wpg:cNvGrpSpPr/>
                          <wpg:grpSpPr>
                            <a:xfrm>
                              <a:off x="1980290" y="1936591"/>
                              <a:ext cx="900431" cy="855980"/>
                              <a:chOff x="1980289" y="1936591"/>
                              <a:chExt cx="900430" cy="856615"/>
                            </a:xfrm>
                          </wpg:grpSpPr>
                          <wps:wsp>
                            <wps:cNvPr id="1207" name="六边形 1207"/>
                            <wps:cNvSpPr/>
                            <wps:spPr>
                              <a:xfrm>
                                <a:off x="1980289" y="214106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8" name="六边形 1208"/>
                            <wps:cNvSpPr/>
                            <wps:spPr>
                              <a:xfrm>
                                <a:off x="2373989" y="236521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9" name="六边形 1209"/>
                            <wps:cNvSpPr/>
                            <wps:spPr>
                              <a:xfrm>
                                <a:off x="2377800" y="1936591"/>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0" name="等腰三角形 1210"/>
                            <wps:cNvSpPr/>
                            <wps:spPr>
                              <a:xfrm>
                                <a:off x="2455269" y="2287110"/>
                                <a:ext cx="44449" cy="87629"/>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2" name="组合 1182"/>
                          <wpg:cNvGrpSpPr/>
                          <wpg:grpSpPr>
                            <a:xfrm>
                              <a:off x="2770213" y="1946826"/>
                              <a:ext cx="900431" cy="855342"/>
                              <a:chOff x="2770213" y="1946828"/>
                              <a:chExt cx="900430" cy="856615"/>
                            </a:xfrm>
                          </wpg:grpSpPr>
                          <wps:wsp>
                            <wps:cNvPr id="1203" name="六边形 1203"/>
                            <wps:cNvSpPr/>
                            <wps:spPr>
                              <a:xfrm>
                                <a:off x="2770213" y="2151297"/>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4" name="六边形 1204"/>
                            <wps:cNvSpPr/>
                            <wps:spPr>
                              <a:xfrm>
                                <a:off x="3163913" y="2375454"/>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5" name="六边形 1205"/>
                            <wps:cNvSpPr/>
                            <wps:spPr>
                              <a:xfrm>
                                <a:off x="3167724" y="194682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6" name="等腰三角形 1206"/>
                            <wps:cNvSpPr/>
                            <wps:spPr>
                              <a:xfrm>
                                <a:off x="3245193" y="2297348"/>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3" name="组合 1183"/>
                          <wpg:cNvGrpSpPr/>
                          <wpg:grpSpPr>
                            <a:xfrm>
                              <a:off x="780564" y="2564046"/>
                              <a:ext cx="900431" cy="855342"/>
                              <a:chOff x="780565" y="2564049"/>
                              <a:chExt cx="900430" cy="856615"/>
                            </a:xfrm>
                          </wpg:grpSpPr>
                          <wps:wsp>
                            <wps:cNvPr id="1199" name="六边形 1199"/>
                            <wps:cNvSpPr/>
                            <wps:spPr>
                              <a:xfrm>
                                <a:off x="780565" y="276851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0" name="六边形 1200"/>
                            <wps:cNvSpPr/>
                            <wps:spPr>
                              <a:xfrm>
                                <a:off x="1174265" y="299267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1" name="六边形 1201"/>
                            <wps:cNvSpPr/>
                            <wps:spPr>
                              <a:xfrm>
                                <a:off x="1178076" y="256404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2" name="等腰三角形 1202"/>
                            <wps:cNvSpPr/>
                            <wps:spPr>
                              <a:xfrm>
                                <a:off x="1255545" y="291456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4" name="组合 1184"/>
                          <wpg:cNvGrpSpPr/>
                          <wpg:grpSpPr>
                            <a:xfrm>
                              <a:off x="1576856" y="2572935"/>
                              <a:ext cx="900431" cy="855342"/>
                              <a:chOff x="1576855" y="2572939"/>
                              <a:chExt cx="900430" cy="856615"/>
                            </a:xfrm>
                          </wpg:grpSpPr>
                          <wps:wsp>
                            <wps:cNvPr id="1195" name="六边形 1195"/>
                            <wps:cNvSpPr/>
                            <wps:spPr>
                              <a:xfrm>
                                <a:off x="1576855" y="277740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6" name="六边形 1196"/>
                            <wps:cNvSpPr/>
                            <wps:spPr>
                              <a:xfrm>
                                <a:off x="1970555" y="300156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7" name="六边形 1197"/>
                            <wps:cNvSpPr/>
                            <wps:spPr>
                              <a:xfrm>
                                <a:off x="1974366" y="257293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8" name="等腰三角形 1198"/>
                            <wps:cNvSpPr/>
                            <wps:spPr>
                              <a:xfrm>
                                <a:off x="2051835" y="292345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5" name="组合 1185"/>
                          <wpg:cNvGrpSpPr/>
                          <wpg:grpSpPr>
                            <a:xfrm>
                              <a:off x="2366796" y="2583100"/>
                              <a:ext cx="900431" cy="854708"/>
                              <a:chOff x="2366795" y="2583099"/>
                              <a:chExt cx="900430" cy="856615"/>
                            </a:xfrm>
                          </wpg:grpSpPr>
                          <wps:wsp>
                            <wps:cNvPr id="1191" name="六边形 1191"/>
                            <wps:cNvSpPr/>
                            <wps:spPr>
                              <a:xfrm>
                                <a:off x="2366795" y="278756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2" name="六边形 1192"/>
                            <wps:cNvSpPr/>
                            <wps:spPr>
                              <a:xfrm>
                                <a:off x="2760495" y="3011725"/>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3" name="六边形 1193"/>
                            <wps:cNvSpPr/>
                            <wps:spPr>
                              <a:xfrm>
                                <a:off x="2764306" y="2583099"/>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4" name="等腰三角形 1194"/>
                            <wps:cNvSpPr/>
                            <wps:spPr>
                              <a:xfrm>
                                <a:off x="2841775" y="2933619"/>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86" name="组合 1186"/>
                          <wpg:cNvGrpSpPr/>
                          <wpg:grpSpPr>
                            <a:xfrm>
                              <a:off x="0" y="1271590"/>
                              <a:ext cx="900431" cy="855342"/>
                              <a:chOff x="0" y="1271592"/>
                              <a:chExt cx="900430" cy="856615"/>
                            </a:xfrm>
                          </wpg:grpSpPr>
                          <wps:wsp>
                            <wps:cNvPr id="1187" name="六边形 1187"/>
                            <wps:cNvSpPr/>
                            <wps:spPr>
                              <a:xfrm>
                                <a:off x="0" y="1476061"/>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8" name="六边形 1188"/>
                            <wps:cNvSpPr/>
                            <wps:spPr>
                              <a:xfrm>
                                <a:off x="393700" y="1700218"/>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9" name="六边形 1189"/>
                            <wps:cNvSpPr/>
                            <wps:spPr>
                              <a:xfrm>
                                <a:off x="397511" y="1271592"/>
                                <a:ext cx="502919" cy="427989"/>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0" name="等腰三角形 1190"/>
                            <wps:cNvSpPr/>
                            <wps:spPr>
                              <a:xfrm>
                                <a:off x="474980" y="1622112"/>
                                <a:ext cx="44449" cy="87629"/>
                              </a:xfrm>
                              <a:prstGeom prst="triangle">
                                <a:avLst/>
                              </a:prstGeom>
                              <a:solidFill>
                                <a:srgbClr val="FF0000"/>
                              </a:solidFill>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pic:pic xmlns:pic="http://schemas.openxmlformats.org/drawingml/2006/picture">
                        <pic:nvPicPr>
                          <pic:cNvPr id="906" name="图片 906"/>
                          <pic:cNvPicPr/>
                        </pic:nvPicPr>
                        <pic:blipFill>
                          <a:blip r:embed="rId8"/>
                          <a:stretch>
                            <a:fillRect/>
                          </a:stretch>
                        </pic:blipFill>
                        <pic:spPr>
                          <a:xfrm>
                            <a:off x="2596307" y="2372112"/>
                            <a:ext cx="139938" cy="140787"/>
                          </a:xfrm>
                          <a:prstGeom prst="rect">
                            <a:avLst/>
                          </a:prstGeom>
                        </pic:spPr>
                      </pic:pic>
                    </wpc:wpc>
                  </a:graphicData>
                </a:graphic>
              </wp:inline>
            </w:drawing>
          </mc:Choice>
          <mc:Fallback>
            <w:pict>
              <v:group w14:anchorId="15C9932A" id="画布 1054" o:spid="_x0000_s1026" editas="canvas" style="width:295.5pt;height:245.95pt;mso-position-horizontal-relative:char;mso-position-vertical-relative:line" coordsize="37522,31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">
                <v:shape id="_x0000_s1027" type="#_x0000_t75" style="position:absolute;width:37522;height:31235;visibility:visible;mso-wrap-style:square">
                  <v:fill o:detectmouseclick="t"/>
                  <v:path o:connecttype="none"/>
                </v:shape>
                <v:group id="组合 350" o:spid="_x0000_s1028" style="position:absolute;left:1206;top:7964;width:14212;height:12702" coordorigin="7933,6262" coordsize="40719,34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六边形 351" o:spid="_x0000_s1029" type="#_x0000_t9" style="position:absolute;left:15986;top:8305;width:503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" adj="4597" fillcolor="white [3201]" strokecolor="black [3200]"/>
                  <v:shape id="六边形 352" o:spid="_x0000_s1030" type="#_x0000_t9" style="position:absolute;left:19928;top:1054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" adj="4596" fillcolor="white [3201]" strokecolor="black [3200]"/>
                  <v:shape id="六边形 353" o:spid="_x0000_s1031" type="#_x0000_t9" style="position:absolute;left:19965;top:626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" adj="4596" fillcolor="white [3201]" strokecolor="black [3200]"/>
                  <v:shape id="六边形 356" o:spid="_x0000_s1032" type="#_x0000_t9" style="position:absolute;left:12012;top:1463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" adj="4596" fillcolor="white [3201]" strokecolor="black [3200]"/>
                  <v:shape id="六边形 357" o:spid="_x0000_s1033" type="#_x0000_t9" style="position:absolute;left:15948;top:1687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" adj="4596" fillcolor="white [3201]" strokecolor="black [3200]"/>
                  <v:shape id="六边形 359" o:spid="_x0000_s1034" type="#_x0000_t9" style="position:absolute;left:15986;top:1259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" adj="4596" fillcolor="white [3201]" strokecolor="black [3200]"/>
                  <v:shape id="六边形 360" o:spid="_x0000_s1035" type="#_x0000_t9" style="position:absolute;left:19928;top:1474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" adj="4596" fillcolor="white [3201]" strokecolor="black [3200]"/>
                  <v:shape id="六边形 361" o:spid="_x0000_s1036" type="#_x0000_t9" style="position:absolute;left:23865;top:1699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" adj="4596" fillcolor="white [3201]" strokecolor="black [3200]"/>
                  <v:shape id="六边形 362" o:spid="_x0000_s1037" type="#_x0000_t9" style="position:absolute;left:23903;top:12705;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" adj="4596" fillcolor="white [3201]" strokecolor="black [3200]"/>
                  <v:shape id="六边形 363" o:spid="_x0000_s1038" type="#_x0000_t9" style="position:absolute;left:23897;top:838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" adj="4596" fillcolor="white [3201]" strokecolor="black [3200]"/>
                  <v:shape id="六边形 364" o:spid="_x0000_s1039" type="#_x0000_t9" style="position:absolute;left:27834;top:1062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" adj="4596" fillcolor="white [3201]" strokecolor="black [3200]"/>
                  <v:shape id="六边形 365" o:spid="_x0000_s1040" type="#_x0000_t9" style="position:absolute;left:27872;top:6335;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" adj="4596" fillcolor="white [3201]" strokecolor="black [3200]"/>
                  <v:shape id="六边形 366" o:spid="_x0000_s1041" type="#_x0000_t9" style="position:absolute;left:27799;top:14896;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" adj="4596" fillcolor="white [3201]" strokecolor="black [3200]"/>
                  <v:shape id="六边形 367" o:spid="_x0000_s1042" type="#_x0000_t9" style="position:absolute;left:31735;top:1713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" adj="4596" fillcolor="white [3201]" strokecolor="black [3200]"/>
                  <v:shape id="六边形 368" o:spid="_x0000_s1043" type="#_x0000_t9" style="position:absolute;left:31773;top:12851;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" adj="4596" fillcolor="white [3201]" strokecolor="black [3200]"/>
                  <v:shape id="六边形 369" o:spid="_x0000_s1044" type="#_x0000_t9" style="position:absolute;left:15869;top:2109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" adj="4596" fillcolor="white [3201]" strokecolor="black [3200]"/>
                  <v:shape id="六边形 370" o:spid="_x0000_s1045" type="#_x0000_t9" style="position:absolute;left:19805;top:2333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" adj="4596" fillcolor="white [3201]" strokecolor="black [3200]"/>
                  <v:shape id="六边形 371" o:spid="_x0000_s1046" type="#_x0000_t9" style="position:absolute;left:19843;top:1904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" adj="4596" fillcolor="white [3201]" strokecolor="black [3200]"/>
                  <v:shape id="六边形 372" o:spid="_x0000_s1047" type="#_x0000_t9" style="position:absolute;left:23824;top:2122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" adj="4596" fillcolor="white [3201]" strokecolor="black [3200]"/>
                  <v:shape id="六边形 373" o:spid="_x0000_s1048" type="#_x0000_t9" style="position:absolute;left:27760;top:2346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" adj="4596" fillcolor="white [3201]" strokecolor="black [3200]"/>
                  <v:shape id="六边形 374" o:spid="_x0000_s1049" type="#_x0000_t9" style="position:absolute;left:27799;top:19181;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" adj="4596" fillcolor="white [3201]" strokecolor="black [3200]"/>
                  <v:shape id="六边形 375" o:spid="_x0000_s1050" type="#_x0000_t9" style="position:absolute;left:31736;top:2126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" adj="4596" fillcolor="white [3201]" strokecolor="black [3200]"/>
                  <v:shape id="六边形 376" o:spid="_x0000_s1051" type="#_x0000_t9" style="position:absolute;left:35673;top:2350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" adj="4596" fillcolor="white [3201]" strokecolor="black [3200]"/>
                  <v:shape id="六边形 377" o:spid="_x0000_s1052" type="#_x0000_t9" style="position:absolute;left:35711;top:1921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" adj="4596" fillcolor="white [3201]" strokecolor="black [3200]"/>
                  <v:shape id="等腰三角形 378" o:spid="_x0000_s1053" type="#_x0000_t5" style="position:absolute;left:20684;top:9845;width:45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" fillcolor="red" strokecolor="red" strokeweight="2pt"/>
                  <v:shape id="等腰三角形 379" o:spid="_x0000_s1054" type="#_x0000_t5" style="position:absolute;left:16596;top:16254;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" fillcolor="red" strokecolor="red" strokeweight="2pt"/>
                  <v:shape id="等腰三角形 380" o:spid="_x0000_s1055" type="#_x0000_t5" style="position:absolute;left:28487;top:9848;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" fillcolor="red" strokecolor="red" strokeweight="2pt"/>
                  <v:shape id="等腰三角形 381" o:spid="_x0000_s1056" type="#_x0000_t5" style="position:absolute;left:24682;top:16325;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" fillcolor="black [3200]" strokecolor="black [1600]" strokeweight="2pt"/>
                  <v:shape id="等腰三角形 382" o:spid="_x0000_s1057" type="#_x0000_t5" style="position:absolute;left:32456;top:1632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" fillcolor="black [3200]" strokecolor="black [1600]" strokeweight="2pt"/>
                  <v:shape id="等腰三角形 383" o:spid="_x0000_s1058" type="#_x0000_t5" style="position:absolute;left:20623;top:22652;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" fillcolor="black [3200]" strokecolor="black [1600]" strokeweight="2pt"/>
                  <v:shape id="等腰三角形 844" o:spid="_x0000_s1059" type="#_x0000_t5" style="position:absolute;left:27872;top:22273;width:1535;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" fillcolor="red" strokecolor="red" strokeweight="2pt"/>
                  <v:shape id="等腰三角形 845" o:spid="_x0000_s1060" type="#_x0000_t5" style="position:absolute;left:36483;top:22722;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" fillcolor="black [3200]" strokecolor="black [1600]" strokeweight="2pt"/>
                  <v:group id="组合 846" o:spid="_x0000_s1061" style="position:absolute;left:31807;top:6502;width:9004;height:8566" coordorigin="1800,180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六边形 847" o:spid="_x0000_s1062" type="#_x0000_t9" style="position:absolute;left:1800;top:38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" adj="4595" fillcolor="white [3201]" strokecolor="black [3200]"/>
                    <v:shape id="六边形 848" o:spid="_x0000_s1063" type="#_x0000_t9" style="position:absolute;left:5737;top:60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" adj="4595" fillcolor="white [3201]" strokecolor="black [3200]"/>
                    <v:shape id="六边形 849" o:spid="_x0000_s1064" type="#_x0000_t9" style="position:absolute;left:5775;top:180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" adj="4595" fillcolor="white [3201]" strokecolor="black [3200]"/>
                    <v:shape id="等腰三角形 850" o:spid="_x0000_s1065" type="#_x0000_t5" style="position:absolute;left:6549;top:53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" fillcolor="red" strokecolor="red" strokeweight="2pt"/>
                  </v:group>
                  <v:group id="组合 851" o:spid="_x0000_s1066" style="position:absolute;left:39648;top:19412;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六边形 852" o:spid="_x0000_s106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" adj="4595" fillcolor="white [3201]" strokecolor="black [3200]"/>
                    <v:shape id="六边形 853" o:spid="_x0000_s106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" adj="4595" fillcolor="white [3201]" strokecolor="black [3200]"/>
                    <v:shape id="六边形 854" o:spid="_x0000_s106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" adj="4595" fillcolor="white [3201]" strokecolor="black [3200]"/>
                    <v:shape id="等腰三角形 855" o:spid="_x0000_s107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" fillcolor="red" strokecolor="red" strokeweight="2pt"/>
                  </v:group>
                  <v:group id="组合 856" o:spid="_x0000_s1071" style="position:absolute;left:11831;top:25428;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d4A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iSFP7OhCMgN78AAAD//wMAUEsBAi0AFAAGAAgAAAAhANvh9svuAAAAhQEAABMAAAAAAAAA&#10;AAAAAAAAAAAAAFtDb250ZW50X1R5cGVzXS54bWxQSwECLQAUAAYACAAAACEAWvQsW78AAAAVAQAA&#10;CwAAAAAAAAAAAAAAAAAfAQAAX3JlbHMvLnJlbHNQSwECLQAUAAYACAAAACEA+C3eAMYAAADcAAAA&#10;DwAAAAAAAAAAAAAAAAAHAgAAZHJzL2Rvd25yZXYueG1sUEsFBgAAAAADAAMAtwAAAPoCAAAAAA==&#10;">
                    <v:shape id="六边形 857" o:spid="_x0000_s107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" adj="4595" fillcolor="white [3201]" strokecolor="black [3200]"/>
                    <v:shape id="六边形 858" o:spid="_x0000_s107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" adj="4595" fillcolor="white [3201]" strokecolor="black [3200]"/>
                    <v:shape id="六边形 859" o:spid="_x0000_s107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" adj="4595" fillcolor="white [3201]" strokecolor="black [3200]"/>
                    <v:shape id="等腰三角形 860" o:spid="_x0000_s107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" fillcolor="red" strokecolor="red" strokeweight="2pt"/>
                  </v:group>
                  <v:group id="组合 861" o:spid="_x0000_s1076" style="position:absolute;left:19771;top:25543;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六边形 862" o:spid="_x0000_s107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" adj="4595" fillcolor="white [3201]" strokecolor="black [3200]"/>
                    <v:shape id="六边形 863" o:spid="_x0000_s107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" adj="4595" fillcolor="white [3201]" strokecolor="black [3200]"/>
                    <v:shape id="六边形 864" o:spid="_x0000_s107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" adj="4595" fillcolor="white [3201]" strokecolor="black [3200]"/>
                    <v:shape id="等腰三角形 865" o:spid="_x0000_s108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" fillcolor="black [3200]" strokecolor="black [1600]" strokeweight="2pt"/>
                  </v:group>
                  <v:group id="组合 866" o:spid="_x0000_s1081" style="position:absolute;left:35673;top:13033;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">
                    <v:shape id="六边形 867" o:spid="_x0000_s108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" adj="4595" fillcolor="white [3201]" strokecolor="black [3200]"/>
                    <v:shape id="六边形 868" o:spid="_x0000_s108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" adj="4595" fillcolor="white [3201]" strokecolor="black [3200]"/>
                    <v:shape id="六边形 869" o:spid="_x0000_s108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" adj="4595" fillcolor="white [3201]" strokecolor="black [3200]"/>
                    <v:shape id="等腰三角形 870" o:spid="_x0000_s108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" fillcolor="red" strokecolor="red" strokeweight="2pt"/>
                  </v:group>
                  <v:group id="组合 871" o:spid="_x0000_s1086" style="position:absolute;left:27735;top:25628;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六边形 872" o:spid="_x0000_s108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" adj="4595" fillcolor="white [3201]" strokecolor="black [3200]"/>
                    <v:shape id="六边形 873" o:spid="_x0000_s108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" adj="4595" fillcolor="white [3201]" strokecolor="black [3200]"/>
                    <v:shape id="六边形 874" o:spid="_x0000_s108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" adj="4595" fillcolor="white [3201]" strokecolor="black [3200]"/>
                    <v:shape id="等腰三角形 875" o:spid="_x0000_s109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" fillcolor="black [3200]" strokecolor="black [1600]" strokeweight="2pt"/>
                  </v:group>
                  <v:group id="组合 876" o:spid="_x0000_s1091" style="position:absolute;left:35635;top:25730;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">
                    <v:shape id="六边形 877" o:spid="_x0000_s109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" adj="4595" fillcolor="white [3201]" strokecolor="black [3200]"/>
                    <v:shape id="六边形 878" o:spid="_x0000_s109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" adj="4595" fillcolor="white [3201]" strokecolor="black [3200]"/>
                    <v:shape id="六边形 879" o:spid="_x0000_s109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" adj="4595" fillcolor="white [3201]" strokecolor="black [3200]"/>
                    <v:shape id="等腰三角形 880" o:spid="_x0000_s109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" fillcolor="red" strokecolor="red" strokeweight="2pt"/>
                  </v:group>
                  <v:group id="组合 881" o:spid="_x0000_s1096" style="position:absolute;left:15738;top:31903;width:9005;height:8553" coordorigin="7937,11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六边形 882" o:spid="_x0000_s1097" type="#_x0000_t9" style="position:absolute;left:7937;top:2159;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" adj="4595" fillcolor="white [3201]" strokecolor="black [3200]"/>
                    <v:shape id="六边形 883" o:spid="_x0000_s1098" type="#_x0000_t9" style="position:absolute;left:11874;top:44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" adj="4595" fillcolor="white [3201]" strokecolor="black [3200]"/>
                    <v:shape id="六边形 884" o:spid="_x0000_s1099" type="#_x0000_t9" style="position:absolute;left:11912;top:1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" adj="4595" fillcolor="white [3201]" strokecolor="black [3200]"/>
                    <v:shape id="等腰三角形 885" o:spid="_x0000_s1100" type="#_x0000_t5" style="position:absolute;left:12687;top:3619;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" fillcolor="red" strokecolor="red" strokeweight="2pt"/>
                  </v:group>
                  <v:group id="组合 886" o:spid="_x0000_s1101" style="position:absolute;left:23701;top:31991;width:9004;height:8554"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">
                    <v:shape id="六边形 887" o:spid="_x0000_s1102"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" adj="4595" fillcolor="white [3201]" strokecolor="black [3200]"/>
                    <v:shape id="六边形 888" o:spid="_x0000_s1103"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" adj="4595" fillcolor="white [3201]" strokecolor="black [3200]"/>
                    <v:shape id="六边形 889" o:spid="_x0000_s1104"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" adj="4595" fillcolor="white [3201]" strokecolor="black [3200]"/>
                    <v:shape id="等腰三角形 890" o:spid="_x0000_s1105"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" fillcolor="red" strokecolor="red" strokeweight="2pt"/>
                  </v:group>
                  <v:group id="组合 891" o:spid="_x0000_s1106" style="position:absolute;left:31601;top:32093;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六边形 892" o:spid="_x0000_s1107"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" adj="4595" fillcolor="white [3201]" strokecolor="black [3200]"/>
                    <v:shape id="六边形 893" o:spid="_x0000_s1108"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" adj="4595" fillcolor="white [3201]" strokecolor="black [3200]"/>
                    <v:shape id="六边形 894" o:spid="_x0000_s1109"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" adj="4595" fillcolor="white [3201]" strokecolor="black [3200]"/>
                    <v:shape id="等腰三角形 895" o:spid="_x0000_s1110"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" fillcolor="red" strokecolor="red" strokeweight="2pt"/>
                  </v:group>
                  <v:group id="组合 896" o:spid="_x0000_s1111" style="position:absolute;left:7933;top:18978;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六边形 897" o:spid="_x0000_s111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" adj="4595" fillcolor="white [3201]" strokecolor="black [3200]"/>
                    <v:shape id="六边形 898" o:spid="_x0000_s111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" adj="4595" fillcolor="white [3201]" strokecolor="black [3200]"/>
                    <v:shape id="六边形 899" o:spid="_x0000_s111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" adj="4595" fillcolor="white [3201]" strokecolor="black [3200]"/>
                    <v:shape id="等腰三角形 900" o:spid="_x0000_s111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" fillcolor="red" strokecolor="red" strokeweight="2pt"/>
                  </v:group>
                </v:group>
                <v:shape id="六边形 901" o:spid="_x0000_s1116" type="#_x0000_t9" style="position:absolute;left:6033;top:7766;width:14903;height:13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" adj="4815" filled="f" strokecolor="#00b0f0" strokeweight="1pt"/>
                <v:shape id="六边形 902" o:spid="_x0000_s1117" type="#_x0000_t9" style="position:absolute;left:17748;top:14368;width:14901;height:13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" adj="4815" filled="f" strokecolor="#00b0f0" strokeweight="1pt"/>
                <v:shape id="六边形 903" o:spid="_x0000_s1118" type="#_x0000_t9" style="position:absolute;left:17692;top:1082;width:14901;height:13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" adj="4815" filled="f" strokecolor="#00b0f0" strokeweight="1pt"/>
                <v:shape id="等腰三角形 904" o:spid="_x0000_s1119" type="#_x0000_t5" style="position:absolute;left:19928;top:13674;width:2035;height:1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" fillcolor="#00b0f0" strokecolor="#00b0f0" strokeweight="2pt"/>
                <v:shape id="图片 905" o:spid="_x0000_s1120" type="#_x0000_t75" style="position:absolute;left:7691;top:13696;width:1401;height:1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">
                  <v:imagedata r:id="rId9" o:title=""/>
                  <v:path arrowok="t"/>
                </v:shape>
                <v:group id="组合 1055" o:spid="_x0000_s1121" style="position:absolute;left:19647;top:3077;width:14212;height:12700" coordsize="40719,34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">
                  <v:shape id="六边形 1056" o:spid="_x0000_s1122" type="#_x0000_t9" style="position:absolute;left:8053;top:2042;width:503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" adj="4597" fillcolor="white [3201]" strokecolor="black [3200]"/>
                  <v:shape id="六边形 1057" o:spid="_x0000_s1123" type="#_x0000_t9" style="position:absolute;left:11995;top:428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" adj="4596" fillcolor="white [3201]" strokecolor="black [3200]"/>
                  <v:shape id="六边形 1058" o:spid="_x0000_s1124" type="#_x0000_t9" style="position:absolute;left:1203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" adj="4596" fillcolor="white [3201]" strokecolor="black [3200]"/>
                  <v:shape id="六边形 1059" o:spid="_x0000_s1125" type="#_x0000_t9" style="position:absolute;left:4079;top:837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" adj="4596" fillcolor="white [3201]" strokecolor="black [3200]"/>
                  <v:shape id="六边形 1060" o:spid="_x0000_s1126" type="#_x0000_t9" style="position:absolute;left:8015;top:1061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" adj="4596" fillcolor="white [3201]" strokecolor="black [3200]"/>
                  <v:shape id="六边形 1061" o:spid="_x0000_s1127" type="#_x0000_t9" style="position:absolute;left:8053;top:633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" adj="4596" fillcolor="white [3201]" strokecolor="black [3200]"/>
                  <v:shape id="六边形 1062" o:spid="_x0000_s1128" type="#_x0000_t9" style="position:absolute;left:11995;top:848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" adj="4596" fillcolor="white [3201]" strokecolor="black [3200]"/>
                  <v:shape id="六边形 1063" o:spid="_x0000_s1129" type="#_x0000_t9" style="position:absolute;left:15932;top:10728;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" adj="4596" fillcolor="white [3201]" strokecolor="black [3200]"/>
                  <v:shape id="六边形 1064" o:spid="_x0000_s1130" type="#_x0000_t9" style="position:absolute;left:15970;top:6443;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" adj="4596" fillcolor="white [3201]" strokecolor="black [3200]"/>
                  <v:shape id="六边形 1065" o:spid="_x0000_s1131" type="#_x0000_t9" style="position:absolute;left:15964;top:211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" adj="4596" fillcolor="white [3201]" strokecolor="black [3200]"/>
                  <v:shape id="六边形 1066" o:spid="_x0000_s1132" type="#_x0000_t9" style="position:absolute;left:19901;top:4358;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" adj="4596" fillcolor="white [3201]" strokecolor="black [3200]"/>
                  <v:shape id="六边形 1067" o:spid="_x0000_s1133" type="#_x0000_t9" style="position:absolute;left:19939;top:73;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" adj="4596" fillcolor="white [3201]" strokecolor="black [3200]"/>
                  <v:shape id="六边形 1068" o:spid="_x0000_s1134" type="#_x0000_t9" style="position:absolute;left:19866;top:8633;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" adj="4596" fillcolor="white [3201]" strokecolor="black [3200]"/>
                  <v:shape id="六边形 1069" o:spid="_x0000_s1135" type="#_x0000_t9" style="position:absolute;left:23802;top:1087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" adj="4596" fillcolor="white [3201]" strokecolor="black [3200]"/>
                  <v:shape id="六边形 1070" o:spid="_x0000_s1136" type="#_x0000_t9" style="position:absolute;left:23840;top:658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" adj="4596" fillcolor="white [3201]" strokecolor="black [3200]"/>
                  <v:shape id="六边形 1071" o:spid="_x0000_s1137" type="#_x0000_t9" style="position:absolute;left:7936;top:1483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" adj="4596" fillcolor="white [3201]" strokecolor="black [3200]"/>
                  <v:shape id="六边形 1072" o:spid="_x0000_s1138" type="#_x0000_t9" style="position:absolute;left:11872;top:1707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" adj="4596" fillcolor="white [3201]" strokecolor="black [3200]"/>
                  <v:shape id="六边形 1073" o:spid="_x0000_s1139" type="#_x0000_t9" style="position:absolute;left:11910;top:12786;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" adj="4596" fillcolor="white [3201]" strokecolor="black [3200]"/>
                  <v:shape id="六边形 1074" o:spid="_x0000_s1140" type="#_x0000_t9" style="position:absolute;left:15891;top:1496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" adj="4596" fillcolor="white [3201]" strokecolor="black [3200]"/>
                  <v:shape id="六边形 1075" o:spid="_x0000_s1141" type="#_x0000_t9" style="position:absolute;left:19827;top:1720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" adj="4596" fillcolor="white [3201]" strokecolor="black [3200]"/>
                  <v:shape id="六边形 1076" o:spid="_x0000_s1142" type="#_x0000_t9" style="position:absolute;left:19866;top:12919;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" adj="4596" fillcolor="white [3201]" strokecolor="black [3200]"/>
                  <v:shape id="六边形 1077" o:spid="_x0000_s1143" type="#_x0000_t9" style="position:absolute;left:23803;top:1499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" adj="4596" fillcolor="white [3201]" strokecolor="black [3200]"/>
                  <v:shape id="六边形 1078" o:spid="_x0000_s1144" type="#_x0000_t9" style="position:absolute;left:27740;top:1724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" adj="4596" fillcolor="white [3201]" strokecolor="black [3200]"/>
                  <v:shape id="六边形 1079" o:spid="_x0000_s1145" type="#_x0000_t9" style="position:absolute;left:27778;top:1295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" adj="4596" fillcolor="white [3201]" strokecolor="black [3200]"/>
                  <v:shape id="等腰三角形 1080" o:spid="_x0000_s1146" type="#_x0000_t5" style="position:absolute;left:12751;top:3582;width:4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" fillcolor="red" strokecolor="red" strokeweight="2pt"/>
                  <v:shape id="等腰三角形 1081" o:spid="_x0000_s1147" type="#_x0000_t5" style="position:absolute;left:8663;top:9992;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" fillcolor="red" strokecolor="red" strokeweight="2pt"/>
                  <v:shape id="等腰三角形 1082" o:spid="_x0000_s1148" type="#_x0000_t5" style="position:absolute;left:20554;top:358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" fillcolor="red" strokecolor="red" strokeweight="2pt"/>
                  <v:shape id="等腰三角形 1083" o:spid="_x0000_s1149" type="#_x0000_t5" style="position:absolute;left:16749;top:1006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" fillcolor="black [3200]" strokecolor="black [1600]" strokeweight="2pt"/>
                  <v:shape id="等腰三角形 1084" o:spid="_x0000_s1150" type="#_x0000_t5" style="position:absolute;left:24523;top:10063;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" fillcolor="black [3200]" strokecolor="black [1600]" strokeweight="2pt"/>
                  <v:shape id="等腰三角形 1085" o:spid="_x0000_s1151" type="#_x0000_t5" style="position:absolute;left:12690;top:1638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" fillcolor="black [3200]" strokecolor="black [1600]" strokeweight="2pt"/>
                  <v:shape id="等腰三角形 1086" o:spid="_x0000_s1152" type="#_x0000_t5" style="position:absolute;left:19939;top:16010;width:1535;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" fillcolor="red" strokecolor="red" strokeweight="2pt"/>
                  <v:shape id="等腰三角形 1087" o:spid="_x0000_s1153" type="#_x0000_t5" style="position:absolute;left:28550;top:16459;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" fillcolor="black [3200]" strokecolor="black [1600]" strokeweight="2pt"/>
                  <v:group id="组合 1088" o:spid="_x0000_s1154" style="position:absolute;left:23874;top:239;width:9004;height:8567" coordorigin="23874,23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六边形 1139" o:spid="_x0000_s1155" type="#_x0000_t9" style="position:absolute;left:23874;top:228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" adj="4595" fillcolor="white [3201]" strokecolor="black [3200]"/>
                    <v:shape id="六边形 1140" o:spid="_x0000_s1156" type="#_x0000_t9" style="position:absolute;left:27811;top:452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" adj="4595" fillcolor="white [3201]" strokecolor="black [3200]"/>
                    <v:shape id="六边形 1141" o:spid="_x0000_s1157" type="#_x0000_t9" style="position:absolute;left:27849;top:23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" adj="4595" fillcolor="white [3201]" strokecolor="black [3200]"/>
                    <v:shape id="等腰三角形 1142" o:spid="_x0000_s1158" type="#_x0000_t5" style="position:absolute;left:28624;top:374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" fillcolor="red" strokecolor="red" strokeweight="2pt"/>
                  </v:group>
                  <v:group id="组合 1089" o:spid="_x0000_s1159" style="position:absolute;left:31715;top:13150;width:9004;height:8559" coordorigin="31715,1315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">
                    <v:shape id="六边形 1135" o:spid="_x0000_s1160" type="#_x0000_t9" style="position:absolute;left:31715;top:1519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" adj="4595" fillcolor="white [3201]" strokecolor="black [3200]"/>
                    <v:shape id="六边形 1136" o:spid="_x0000_s1161" type="#_x0000_t9" style="position:absolute;left:35652;top:1743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" adj="4595" fillcolor="white [3201]" strokecolor="black [3200]"/>
                    <v:shape id="六边形 1137" o:spid="_x0000_s1162" type="#_x0000_t9" style="position:absolute;left:35690;top:1315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" adj="4595" fillcolor="white [3201]" strokecolor="black [3200]"/>
                    <v:shape id="等腰三角形 1138" o:spid="_x0000_s1163" type="#_x0000_t5" style="position:absolute;left:36465;top:1665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" fillcolor="red" strokecolor="red" strokeweight="2pt"/>
                  </v:group>
                  <v:group id="组合 1090" o:spid="_x0000_s1164" style="position:absolute;left:3898;top:19165;width:9005;height:8560" coordorigin="3898,1916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">
                    <v:shape id="六边形 1131" o:spid="_x0000_s1165" type="#_x0000_t9" style="position:absolute;left:3898;top:2121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" adj="4595" fillcolor="white [3201]" strokecolor="black [3200]"/>
                    <v:shape id="六边形 1132" o:spid="_x0000_s1166" type="#_x0000_t9" style="position:absolute;left:7835;top:23452;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" adj="4595" fillcolor="white [3201]" strokecolor="black [3200]"/>
                    <v:shape id="六边形 1133" o:spid="_x0000_s1167" type="#_x0000_t9" style="position:absolute;left:7873;top:1916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" adj="4595" fillcolor="white [3201]" strokecolor="black [3200]"/>
                    <v:shape id="等腰三角形 1134" o:spid="_x0000_s1168" type="#_x0000_t5" style="position:absolute;left:8648;top:22670;width:445;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" fillcolor="red" strokecolor="red" strokeweight="2pt"/>
                  </v:group>
                  <v:group id="组合 1091" o:spid="_x0000_s1169" style="position:absolute;left:11838;top:19280;width:9005;height:8560" coordorigin="11838,1928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六边形 1127" o:spid="_x0000_s1170" type="#_x0000_t9" style="position:absolute;left:11838;top:2132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" adj="4595" fillcolor="white [3201]" strokecolor="black [3200]"/>
                    <v:shape id="六边形 1128" o:spid="_x0000_s1171" type="#_x0000_t9" style="position:absolute;left:15775;top:23567;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" adj="4595" fillcolor="white [3201]" strokecolor="black [3200]"/>
                    <v:shape id="六边形 1129" o:spid="_x0000_s1172" type="#_x0000_t9" style="position:absolute;left:15813;top:1928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" adj="4595" fillcolor="white [3201]" strokecolor="black [3200]"/>
                    <v:shape id="等腰三角形 1130" o:spid="_x0000_s1173" type="#_x0000_t5" style="position:absolute;left:16588;top:22785;width:445;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" fillcolor="black [3200]" strokecolor="black [1600]" strokeweight="2pt"/>
                  </v:group>
                  <v:group id="组合 1092" o:spid="_x0000_s1174" style="position:absolute;left:27740;top:6770;width:9004;height:8560" coordorigin="27740,677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">
                    <v:shape id="六边形 1123" o:spid="_x0000_s1175" type="#_x0000_t9" style="position:absolute;left:27740;top:88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" adj="4595" fillcolor="white [3201]" strokecolor="black [3200]"/>
                    <v:shape id="六边形 1124" o:spid="_x0000_s1176" type="#_x0000_t9" style="position:absolute;left:31677;top:1105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" adj="4595" fillcolor="white [3201]" strokecolor="black [3200]"/>
                    <v:shape id="六边形 1125" o:spid="_x0000_s1177" type="#_x0000_t9" style="position:absolute;left:31715;top:677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" adj="4595" fillcolor="white [3201]" strokecolor="black [3200]"/>
                    <v:shape id="等腰三角形 1126" o:spid="_x0000_s1178" type="#_x0000_t5" style="position:absolute;left:32490;top:10275;width:444;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" fillcolor="red" strokecolor="red" strokeweight="2pt"/>
                  </v:group>
                  <v:group id="组合 1093" o:spid="_x0000_s1179" style="position:absolute;left:19802;top:19365;width:9005;height:8560" coordorigin="19802,1936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">
                    <v:shape id="六边形 1119" o:spid="_x0000_s1180" type="#_x0000_t9" style="position:absolute;left:19802;top:2141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" adj="4595" fillcolor="white [3201]" strokecolor="black [3200]"/>
                    <v:shape id="六边形 1120" o:spid="_x0000_s1181" type="#_x0000_t9" style="position:absolute;left:23739;top:23652;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" adj="4595" fillcolor="white [3201]" strokecolor="black [3200]"/>
                    <v:shape id="六边形 1121" o:spid="_x0000_s1182" type="#_x0000_t9" style="position:absolute;left:23778;top:1936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" adj="4595" fillcolor="white [3201]" strokecolor="black [3200]"/>
                    <v:shape id="等腰三角形 1122" o:spid="_x0000_s1183" type="#_x0000_t5" style="position:absolute;left:24552;top:2287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" fillcolor="black [3200]" strokecolor="black [1600]" strokeweight="2pt"/>
                  </v:group>
                  <v:group id="组合 1094" o:spid="_x0000_s1184" style="position:absolute;left:27702;top:19468;width:9004;height:8553" coordorigin="27702,1946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">
                    <v:shape id="六边形 1115" o:spid="_x0000_s1185" type="#_x0000_t9" style="position:absolute;left:27702;top:2151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" adj="4595" fillcolor="white [3201]" strokecolor="black [3200]"/>
                    <v:shape id="六边形 1116" o:spid="_x0000_s1186" type="#_x0000_t9" style="position:absolute;left:31639;top:2375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" adj="4595" fillcolor="white [3201]" strokecolor="black [3200]"/>
                    <v:shape id="六边形 1117" o:spid="_x0000_s1187" type="#_x0000_t9" style="position:absolute;left:31677;top:19468;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" adj="4595" fillcolor="white [3201]" strokecolor="black [3200]"/>
                    <v:shape id="等腰三角形 1118" o:spid="_x0000_s1188" type="#_x0000_t5" style="position:absolute;left:32451;top:22973;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" fillcolor="red" strokecolor="red" strokeweight="2pt"/>
                  </v:group>
                  <v:group id="组合 1095" o:spid="_x0000_s1189" style="position:absolute;left:7805;top:25640;width:9004;height:8553" coordorigin="7805,2564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">
                    <v:shape id="六边形 1111" o:spid="_x0000_s1190" type="#_x0000_t9" style="position:absolute;left:7805;top:2768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" adj="4595" fillcolor="white [3201]" strokecolor="black [3200]"/>
                    <v:shape id="六边形 1112" o:spid="_x0000_s1191" type="#_x0000_t9" style="position:absolute;left:11742;top:2992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" adj="4595" fillcolor="white [3201]" strokecolor="black [3200]"/>
                    <v:shape id="六边形 1113" o:spid="_x0000_s1192" type="#_x0000_t9" style="position:absolute;left:11780;top:2564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" adj="4595" fillcolor="white [3201]" strokecolor="black [3200]"/>
                    <v:shape id="等腰三角形 1114" o:spid="_x0000_s1193" type="#_x0000_t5" style="position:absolute;left:12555;top:2914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" fillcolor="red" strokecolor="red" strokeweight="2pt"/>
                  </v:group>
                  <v:group id="组合 1096" o:spid="_x0000_s1194" style="position:absolute;left:15768;top:25729;width:9004;height:8553" coordorigin="15768,2572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六边形 1107" o:spid="_x0000_s1195" type="#_x0000_t9" style="position:absolute;left:15768;top:27774;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" adj="4595" fillcolor="white [3201]" strokecolor="black [3200]"/>
                    <v:shape id="六边形 1108" o:spid="_x0000_s1196" type="#_x0000_t9" style="position:absolute;left:19705;top:300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" adj="4595" fillcolor="white [3201]" strokecolor="black [3200]"/>
                    <v:shape id="六边形 1109" o:spid="_x0000_s1197" type="#_x0000_t9" style="position:absolute;left:19743;top:2572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" adj="4595" fillcolor="white [3201]" strokecolor="black [3200]"/>
                    <v:shape id="等腰三角形 1110" o:spid="_x0000_s1198" type="#_x0000_t5" style="position:absolute;left:20518;top:29234;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" fillcolor="red" strokecolor="red" strokeweight="2pt"/>
                  </v:group>
                  <v:group id="组合 1097" o:spid="_x0000_s1199" style="position:absolute;left:23667;top:25831;width:9005;height:8547" coordorigin="23667,2583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">
                    <v:shape id="六边形 1103" o:spid="_x0000_s1200" type="#_x0000_t9" style="position:absolute;left:23667;top:2787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" adj="4595" fillcolor="white [3201]" strokecolor="black [3200]"/>
                    <v:shape id="六边形 1104" o:spid="_x0000_s1201" type="#_x0000_t9" style="position:absolute;left:27604;top:30117;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" adj="4595" fillcolor="white [3201]" strokecolor="black [3200]"/>
                    <v:shape id="六边形 1105" o:spid="_x0000_s1202" type="#_x0000_t9" style="position:absolute;left:27643;top:2583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" adj="4595" fillcolor="white [3201]" strokecolor="black [3200]"/>
                    <v:shape id="等腰三角形 1106" o:spid="_x0000_s1203" type="#_x0000_t5" style="position:absolute;left:28417;top:29336;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" fillcolor="red" strokecolor="red" strokeweight="2pt"/>
                  </v:group>
                  <v:group id="组合 1098" o:spid="_x0000_s1204" style="position:absolute;top:12715;width:9004;height:8554" coordorigin=",1271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">
                    <v:shape id="六边形 1099" o:spid="_x0000_s1205" type="#_x0000_t9" style="position:absolute;top:1476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" adj="4595" fillcolor="white [3201]" strokecolor="black [3200]"/>
                    <v:shape id="六边形 1100" o:spid="_x0000_s1206" type="#_x0000_t9" style="position:absolute;left:3937;top:1700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" adj="4595" fillcolor="white [3201]" strokecolor="black [3200]"/>
                    <v:shape id="六边形 1101" o:spid="_x0000_s1207" type="#_x0000_t9" style="position:absolute;left:3975;top:127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" adj="4595" fillcolor="white [3201]" strokecolor="black [3200]"/>
                    <v:shape id="等腰三角形 1102" o:spid="_x0000_s1208" type="#_x0000_t5" style="position:absolute;left:4749;top:1622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" fillcolor="red" strokecolor="red" strokeweight="2pt"/>
                  </v:group>
                </v:group>
                <v:shape id="图片 907" o:spid="_x0000_s1209" type="#_x0000_t75" style="position:absolute;left:26141;top:8597;width:1400;height:14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">
                  <v:imagedata r:id="rId9" o:title=""/>
                </v:shape>
                <v:group id="组合 1143" o:spid="_x0000_s1210" style="position:absolute;left:19366;top:18192;width:14212;height:12700" coordsize="40719,34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">
                  <v:shape id="六边形 1144" o:spid="_x0000_s1211" type="#_x0000_t9" style="position:absolute;left:8053;top:2042;width:503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" adj="4597" fillcolor="white [3201]" strokecolor="black [3200]"/>
                  <v:shape id="六边形 1145" o:spid="_x0000_s1212" type="#_x0000_t9" style="position:absolute;left:11995;top:428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" adj="4596" fillcolor="white [3201]" strokecolor="black [3200]"/>
                  <v:shape id="六边形 1146" o:spid="_x0000_s1213" type="#_x0000_t9" style="position:absolute;left:1203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" adj="4596" fillcolor="white [3201]" strokecolor="black [3200]"/>
                  <v:shape id="六边形 1147" o:spid="_x0000_s1214" type="#_x0000_t9" style="position:absolute;left:4079;top:837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" adj="4596" fillcolor="white [3201]" strokecolor="black [3200]"/>
                  <v:shape id="六边形 1148" o:spid="_x0000_s1215" type="#_x0000_t9" style="position:absolute;left:8015;top:1061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" adj="4596" fillcolor="white [3201]" strokecolor="black [3200]"/>
                  <v:shape id="六边形 1149" o:spid="_x0000_s1216" type="#_x0000_t9" style="position:absolute;left:8053;top:633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" adj="4596" fillcolor="white [3201]" strokecolor="black [3200]"/>
                  <v:shape id="六边形 1150" o:spid="_x0000_s1217" type="#_x0000_t9" style="position:absolute;left:11995;top:848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" adj="4596" fillcolor="white [3201]" strokecolor="black [3200]"/>
                  <v:shape id="六边形 1151" o:spid="_x0000_s1218" type="#_x0000_t9" style="position:absolute;left:15932;top:10728;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" adj="4596" fillcolor="white [3201]" strokecolor="black [3200]"/>
                  <v:shape id="六边形 1152" o:spid="_x0000_s1219" type="#_x0000_t9" style="position:absolute;left:15970;top:6443;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" adj="4596" fillcolor="white [3201]" strokecolor="black [3200]"/>
                  <v:shape id="六边形 1153" o:spid="_x0000_s1220" type="#_x0000_t9" style="position:absolute;left:15964;top:211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" adj="4596" fillcolor="white [3201]" strokecolor="black [3200]"/>
                  <v:shape id="六边形 1154" o:spid="_x0000_s1221" type="#_x0000_t9" style="position:absolute;left:19901;top:4358;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" adj="4596" fillcolor="white [3201]" strokecolor="black [3200]"/>
                  <v:shape id="六边形 1155" o:spid="_x0000_s1222" type="#_x0000_t9" style="position:absolute;left:19939;top:73;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" adj="4596" fillcolor="white [3201]" strokecolor="black [3200]"/>
                  <v:shape id="六边形 1156" o:spid="_x0000_s1223" type="#_x0000_t9" style="position:absolute;left:19866;top:8633;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" adj="4596" fillcolor="white [3201]" strokecolor="black [3200]"/>
                  <v:shape id="六边形 1157" o:spid="_x0000_s1224" type="#_x0000_t9" style="position:absolute;left:23802;top:1087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" adj="4596" fillcolor="white [3201]" strokecolor="black [3200]"/>
                  <v:shape id="六边形 1158" o:spid="_x0000_s1225" type="#_x0000_t9" style="position:absolute;left:23840;top:658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" adj="4596" fillcolor="white [3201]" strokecolor="black [3200]"/>
                  <v:shape id="六边形 1159" o:spid="_x0000_s1226" type="#_x0000_t9" style="position:absolute;left:7936;top:1483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" adj="4596" fillcolor="white [3201]" strokecolor="black [3200]"/>
                  <v:shape id="六边形 1160" o:spid="_x0000_s1227" type="#_x0000_t9" style="position:absolute;left:11872;top:1707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" adj="4596" fillcolor="white [3201]" strokecolor="black [3200]"/>
                  <v:shape id="六边形 1161" o:spid="_x0000_s1228" type="#_x0000_t9" style="position:absolute;left:11910;top:12786;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" adj="4596" fillcolor="white [3201]" strokecolor="black [3200]"/>
                  <v:shape id="六边形 1162" o:spid="_x0000_s1229" type="#_x0000_t9" style="position:absolute;left:15891;top:1496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" adj="4596" fillcolor="white [3201]" strokecolor="black [3200]"/>
                  <v:shape id="六边形 1163" o:spid="_x0000_s1230" type="#_x0000_t9" style="position:absolute;left:19827;top:1720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" adj="4596" fillcolor="white [3201]" strokecolor="black [3200]"/>
                  <v:shape id="六边形 1164" o:spid="_x0000_s1231" type="#_x0000_t9" style="position:absolute;left:19866;top:12919;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" adj="4596" fillcolor="white [3201]" strokecolor="black [3200]"/>
                  <v:shape id="六边形 1165" o:spid="_x0000_s1232" type="#_x0000_t9" style="position:absolute;left:23803;top:1499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" adj="4596" fillcolor="white [3201]" strokecolor="black [3200]"/>
                  <v:shape id="六边形 1166" o:spid="_x0000_s1233" type="#_x0000_t9" style="position:absolute;left:27740;top:1724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" adj="4596" fillcolor="white [3201]" strokecolor="black [3200]"/>
                  <v:shape id="六边形 1167" o:spid="_x0000_s1234" type="#_x0000_t9" style="position:absolute;left:27778;top:12955;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" adj="4596" fillcolor="white [3201]" strokecolor="black [3200]"/>
                  <v:shape id="等腰三角形 1168" o:spid="_x0000_s1235" type="#_x0000_t5" style="position:absolute;left:12751;top:3582;width:4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" fillcolor="red" strokecolor="red" strokeweight="2pt"/>
                  <v:shape id="等腰三角形 1169" o:spid="_x0000_s1236" type="#_x0000_t5" style="position:absolute;left:8663;top:9992;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" fillcolor="red" strokecolor="red" strokeweight="2pt"/>
                  <v:shape id="等腰三角形 1170" o:spid="_x0000_s1237" type="#_x0000_t5" style="position:absolute;left:20554;top:358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" fillcolor="red" strokecolor="red" strokeweight="2pt"/>
                  <v:shape id="等腰三角形 1171" o:spid="_x0000_s1238" type="#_x0000_t5" style="position:absolute;left:16749;top:1006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" fillcolor="black [3200]" strokecolor="black [1600]" strokeweight="2pt"/>
                  <v:shape id="等腰三角形 1172" o:spid="_x0000_s1239" type="#_x0000_t5" style="position:absolute;left:24523;top:10063;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" fillcolor="black [3200]" strokecolor="black [1600]" strokeweight="2pt"/>
                  <v:shape id="等腰三角形 1173" o:spid="_x0000_s1240" type="#_x0000_t5" style="position:absolute;left:12690;top:1638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" fillcolor="black [3200]" strokecolor="black [1600]" strokeweight="2pt"/>
                  <v:shape id="等腰三角形 1174" o:spid="_x0000_s1241" type="#_x0000_t5" style="position:absolute;left:19939;top:16010;width:1535;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" fillcolor="red" strokecolor="red" strokeweight="2pt"/>
                  <v:shape id="等腰三角形 1175" o:spid="_x0000_s1242" type="#_x0000_t5" style="position:absolute;left:28550;top:16459;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" fillcolor="black [3200]" strokecolor="black [1600]" strokeweight="2pt"/>
                  <v:group id="组合 1176" o:spid="_x0000_s1243" style="position:absolute;left:23874;top:239;width:9004;height:8567" coordorigin="23874,23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">
                    <v:shape id="六边形 1227" o:spid="_x0000_s1244" type="#_x0000_t9" style="position:absolute;left:23874;top:228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" adj="4595" fillcolor="white [3201]" strokecolor="black [3200]"/>
                    <v:shape id="六边形 1228" o:spid="_x0000_s1245" type="#_x0000_t9" style="position:absolute;left:27811;top:452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" adj="4595" fillcolor="white [3201]" strokecolor="black [3200]"/>
                    <v:shape id="六边形 1229" o:spid="_x0000_s1246" type="#_x0000_t9" style="position:absolute;left:27849;top:23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" adj="4595" fillcolor="white [3201]" strokecolor="black [3200]"/>
                    <v:shape id="等腰三角形 1230" o:spid="_x0000_s1247" type="#_x0000_t5" style="position:absolute;left:28624;top:374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" fillcolor="red" strokecolor="red" strokeweight="2pt"/>
                  </v:group>
                  <v:group id="组合 1177" o:spid="_x0000_s1248" style="position:absolute;left:31715;top:13150;width:9004;height:8559" coordorigin="31715,1315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">
                    <v:shape id="六边形 1223" o:spid="_x0000_s1249" type="#_x0000_t9" style="position:absolute;left:31715;top:1519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" adj="4595" fillcolor="white [3201]" strokecolor="black [3200]"/>
                    <v:shape id="六边形 1224" o:spid="_x0000_s1250" type="#_x0000_t9" style="position:absolute;left:35652;top:1743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" adj="4595" fillcolor="white [3201]" strokecolor="black [3200]"/>
                    <v:shape id="六边形 1225" o:spid="_x0000_s1251" type="#_x0000_t9" style="position:absolute;left:35690;top:1315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" adj="4595" fillcolor="white [3201]" strokecolor="black [3200]"/>
                    <v:shape id="等腰三角形 1226" o:spid="_x0000_s1252" type="#_x0000_t5" style="position:absolute;left:36465;top:1665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" fillcolor="red" strokecolor="red" strokeweight="2pt"/>
                  </v:group>
                  <v:group id="组合 1178" o:spid="_x0000_s1253" style="position:absolute;left:3898;top:19165;width:9005;height:8560" coordorigin="3898,1916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">
                    <v:shape id="六边形 1219" o:spid="_x0000_s1254" type="#_x0000_t9" style="position:absolute;left:3898;top:2121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" adj="4595" fillcolor="white [3201]" strokecolor="black [3200]"/>
                    <v:shape id="六边形 1220" o:spid="_x0000_s1255" type="#_x0000_t9" style="position:absolute;left:7835;top:23452;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" adj="4595" fillcolor="white [3201]" strokecolor="black [3200]"/>
                    <v:shape id="六边形 1221" o:spid="_x0000_s1256" type="#_x0000_t9" style="position:absolute;left:7873;top:1916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" adj="4595" fillcolor="white [3201]" strokecolor="black [3200]"/>
                    <v:shape id="等腰三角形 1222" o:spid="_x0000_s1257" type="#_x0000_t5" style="position:absolute;left:8648;top:22670;width:445;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" fillcolor="red" strokecolor="red" strokeweight="2pt"/>
                  </v:group>
                  <v:group id="组合 1179" o:spid="_x0000_s1258" style="position:absolute;left:11838;top:19280;width:9005;height:8560" coordorigin="11838,1928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">
                    <v:shape id="六边形 1215" o:spid="_x0000_s1259" type="#_x0000_t9" style="position:absolute;left:11838;top:2132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" adj="4595" fillcolor="white [3201]" strokecolor="black [3200]"/>
                    <v:shape id="六边形 1216" o:spid="_x0000_s1260" type="#_x0000_t9" style="position:absolute;left:15775;top:23567;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" adj="4595" fillcolor="white [3201]" strokecolor="black [3200]"/>
                    <v:shape id="六边形 1217" o:spid="_x0000_s1261" type="#_x0000_t9" style="position:absolute;left:15813;top:1928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" adj="4595" fillcolor="white [3201]" strokecolor="black [3200]"/>
                    <v:shape id="等腰三角形 1218" o:spid="_x0000_s1262" type="#_x0000_t5" style="position:absolute;left:16588;top:22785;width:445;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" fillcolor="black [3200]" strokecolor="black [1600]" strokeweight="2pt"/>
                  </v:group>
                  <v:group id="组合 1180" o:spid="_x0000_s1263" style="position:absolute;left:27740;top:6770;width:9004;height:8560" coordorigin="27740,677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">
                    <v:shape id="六边形 1211" o:spid="_x0000_s1264" type="#_x0000_t9" style="position:absolute;left:27740;top:88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" adj="4595" fillcolor="white [3201]" strokecolor="black [3200]"/>
                    <v:shape id="六边形 1212" o:spid="_x0000_s1265" type="#_x0000_t9" style="position:absolute;left:31677;top:1105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" adj="4595" fillcolor="white [3201]" strokecolor="black [3200]"/>
                    <v:shape id="六边形 1213" o:spid="_x0000_s1266" type="#_x0000_t9" style="position:absolute;left:31715;top:677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" adj="4595" fillcolor="white [3201]" strokecolor="black [3200]"/>
                    <v:shape id="等腰三角形 1214" o:spid="_x0000_s1267" type="#_x0000_t5" style="position:absolute;left:32490;top:10275;width:444;height: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" fillcolor="red" strokecolor="red" strokeweight="2pt"/>
                  </v:group>
                  <v:group id="组合 1181" o:spid="_x0000_s1268" style="position:absolute;left:19802;top:19365;width:9005;height:8560" coordorigin="19802,1936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">
                    <v:shape id="六边形 1207" o:spid="_x0000_s1269" type="#_x0000_t9" style="position:absolute;left:19802;top:21410;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" adj="4595" fillcolor="white [3201]" strokecolor="black [3200]"/>
                    <v:shape id="六边形 1208" o:spid="_x0000_s1270" type="#_x0000_t9" style="position:absolute;left:23739;top:23652;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" adj="4595" fillcolor="white [3201]" strokecolor="black [3200]"/>
                    <v:shape id="六边形 1209" o:spid="_x0000_s1271" type="#_x0000_t9" style="position:absolute;left:23778;top:1936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" adj="4595" fillcolor="white [3201]" strokecolor="black [3200]"/>
                    <v:shape id="等腰三角形 1210" o:spid="_x0000_s1272" type="#_x0000_t5" style="position:absolute;left:24552;top:2287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" fillcolor="black [3200]" strokecolor="black [1600]" strokeweight="2pt"/>
                  </v:group>
                  <v:group id="组合 1182" o:spid="_x0000_s1273" style="position:absolute;left:27702;top:19468;width:9004;height:8553" coordorigin="27702,1946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">
                    <v:shape id="六边形 1203" o:spid="_x0000_s1274" type="#_x0000_t9" style="position:absolute;left:27702;top:2151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" adj="4595" fillcolor="white [3201]" strokecolor="black [3200]"/>
                    <v:shape id="六边形 1204" o:spid="_x0000_s1275" type="#_x0000_t9" style="position:absolute;left:31639;top:2375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" adj="4595" fillcolor="white [3201]" strokecolor="black [3200]"/>
                    <v:shape id="六边形 1205" o:spid="_x0000_s1276" type="#_x0000_t9" style="position:absolute;left:31677;top:19468;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" adj="4595" fillcolor="white [3201]" strokecolor="black [3200]"/>
                    <v:shape id="等腰三角形 1206" o:spid="_x0000_s1277" type="#_x0000_t5" style="position:absolute;left:32451;top:22973;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" fillcolor="red" strokecolor="red" strokeweight="2pt"/>
                  </v:group>
                  <v:group id="组合 1183" o:spid="_x0000_s1278" style="position:absolute;left:7805;top:25640;width:9004;height:8553" coordorigin="7805,2564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">
                    <v:shape id="六边形 1199" o:spid="_x0000_s1279" type="#_x0000_t9" style="position:absolute;left:7805;top:2768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" adj="4595" fillcolor="white [3201]" strokecolor="black [3200]"/>
                    <v:shape id="六边形 1200" o:spid="_x0000_s1280" type="#_x0000_t9" style="position:absolute;left:11742;top:2992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" adj="4595" fillcolor="white [3201]" strokecolor="black [3200]"/>
                    <v:shape id="六边形 1201" o:spid="_x0000_s1281" type="#_x0000_t9" style="position:absolute;left:11780;top:2564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" adj="4595" fillcolor="white [3201]" strokecolor="black [3200]"/>
                    <v:shape id="等腰三角形 1202" o:spid="_x0000_s1282" type="#_x0000_t5" style="position:absolute;left:12555;top:2914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" fillcolor="red" strokecolor="red" strokeweight="2pt"/>
                  </v:group>
                  <v:group id="组合 1184" o:spid="_x0000_s1283" style="position:absolute;left:15768;top:25729;width:9004;height:8553" coordorigin="15768,25729"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">
                    <v:shape id="六边形 1195" o:spid="_x0000_s1284" type="#_x0000_t9" style="position:absolute;left:15768;top:27774;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" adj="4595" fillcolor="white [3201]" strokecolor="black [3200]"/>
                    <v:shape id="六边形 1196" o:spid="_x0000_s1285" type="#_x0000_t9" style="position:absolute;left:19705;top:300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" adj="4595" fillcolor="white [3201]" strokecolor="black [3200]"/>
                    <v:shape id="六边形 1197" o:spid="_x0000_s1286" type="#_x0000_t9" style="position:absolute;left:19743;top:2572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" adj="4595" fillcolor="white [3201]" strokecolor="black [3200]"/>
                    <v:shape id="等腰三角形 1198" o:spid="_x0000_s1287" type="#_x0000_t5" style="position:absolute;left:20518;top:29234;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" fillcolor="red" strokecolor="red" strokeweight="2pt"/>
                  </v:group>
                  <v:group id="组合 1185" o:spid="_x0000_s1288" style="position:absolute;left:23667;top:25831;width:9005;height:8547" coordorigin="23667,2583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">
                    <v:shape id="六边形 1191" o:spid="_x0000_s1289" type="#_x0000_t9" style="position:absolute;left:23667;top:27875;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" adj="4595" fillcolor="white [3201]" strokecolor="black [3200]"/>
                    <v:shape id="六边形 1192" o:spid="_x0000_s1290" type="#_x0000_t9" style="position:absolute;left:27604;top:30117;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" adj="4595" fillcolor="white [3201]" strokecolor="black [3200]"/>
                    <v:shape id="六边形 1193" o:spid="_x0000_s1291" type="#_x0000_t9" style="position:absolute;left:27643;top:2583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" adj="4595" fillcolor="white [3201]" strokecolor="black [3200]"/>
                    <v:shape id="等腰三角形 1194" o:spid="_x0000_s1292" type="#_x0000_t5" style="position:absolute;left:28417;top:29336;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" fillcolor="red" strokecolor="red" strokeweight="2pt"/>
                  </v:group>
                  <v:group id="组合 1186" o:spid="_x0000_s1293" style="position:absolute;top:12715;width:9004;height:8554" coordorigin=",1271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">
                    <v:shape id="六边形 1187" o:spid="_x0000_s1294" type="#_x0000_t9" style="position:absolute;top:1476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" adj="4595" fillcolor="white [3201]" strokecolor="black [3200]"/>
                    <v:shape id="六边形 1188" o:spid="_x0000_s1295" type="#_x0000_t9" style="position:absolute;left:3937;top:17002;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" adj="4595" fillcolor="white [3201]" strokecolor="black [3200]"/>
                    <v:shape id="六边形 1189" o:spid="_x0000_s1296" type="#_x0000_t9" style="position:absolute;left:3975;top:1271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" adj="4595" fillcolor="white [3201]" strokecolor="black [3200]"/>
                    <v:shape id="等腰三角形 1190" o:spid="_x0000_s1297" type="#_x0000_t5" style="position:absolute;left:4749;top:16221;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" fillcolor="red" strokecolor="red" strokeweight="2pt"/>
                  </v:group>
                </v:group>
                <v:shape id="图片 906" o:spid="_x0000_s1298" type="#_x0000_t75" style="position:absolute;left:25963;top:23721;width:1399;height:1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">
                  <v:imagedata r:id="rId9" o:title=""/>
                </v:shape>
                <w10:anchorlock/>
              </v:group>
            </w:pict>
          </mc:Fallback>
        </mc:AlternateContent>
      </w:r>
    </w:p>
    <w:p w14:paraId="165EE8B4" w14:textId="5A6776D3" w:rsidR="00AA3639" w:rsidRDefault="00AA3639" w:rsidP="00854733">
      <w:pPr>
        <w:pStyle w:val="aff7"/>
        <w:jc w:val="center"/>
        <w:rPr>
          <w:rFonts w:hint="eastAsia"/>
          <w:lang w:eastAsia="zh-CN"/>
        </w:rPr>
      </w:pPr>
      <w:r>
        <w:t xml:space="preserve">Figure </w:t>
      </w:r>
      <w:r w:rsidR="008A373F">
        <w:t>2</w:t>
      </w:r>
      <w:r>
        <w:t xml:space="preserve"> </w:t>
      </w:r>
      <w:r w:rsidR="008A373F">
        <w:rPr>
          <w:lang w:eastAsia="zh-CN"/>
        </w:rPr>
        <w:t>TN BS interfering UAV UE for Scenario 3 &amp; 7</w:t>
      </w:r>
    </w:p>
    <w:p w14:paraId="37D5E68B" w14:textId="31446511" w:rsidR="00146051" w:rsidRDefault="008A373F" w:rsidP="005B5382">
      <w:pPr>
        <w:rPr>
          <w:b/>
          <w:lang w:eastAsia="zh-CN"/>
        </w:rPr>
      </w:pPr>
      <w:r w:rsidRPr="008A373F">
        <w:rPr>
          <w:b/>
          <w:lang w:eastAsia="zh-CN"/>
        </w:rPr>
        <w:t xml:space="preserve">Proposal 2: It is proposed to consider the </w:t>
      </w:r>
      <w:r w:rsidR="0089434E">
        <w:rPr>
          <w:b/>
          <w:lang w:eastAsia="zh-CN"/>
        </w:rPr>
        <w:t xml:space="preserve">aggressive </w:t>
      </w:r>
      <w:r w:rsidRPr="008A373F">
        <w:rPr>
          <w:b/>
          <w:lang w:eastAsia="zh-CN"/>
        </w:rPr>
        <w:t>TN BS cluster with 19 sites and 57 sectors directly below the victim UAV UE as in Figure 2.</w:t>
      </w:r>
    </w:p>
    <w:p w14:paraId="336408F3" w14:textId="4108E6BD" w:rsidR="00C94EC8" w:rsidRDefault="00C94EC8" w:rsidP="005B5382">
      <w:pPr>
        <w:rPr>
          <w:lang w:eastAsia="zh-CN"/>
        </w:rPr>
      </w:pPr>
      <w:r w:rsidRPr="00C94EC8">
        <w:rPr>
          <w:rFonts w:hint="eastAsia"/>
          <w:lang w:eastAsia="zh-CN"/>
        </w:rPr>
        <w:t>Another</w:t>
      </w:r>
      <w:r w:rsidRPr="00C94EC8">
        <w:rPr>
          <w:lang w:eastAsia="zh-CN"/>
        </w:rPr>
        <w:t xml:space="preserve"> important issue is the vertical coverage</w:t>
      </w:r>
      <w:r>
        <w:rPr>
          <w:lang w:eastAsia="zh-CN"/>
        </w:rPr>
        <w:t xml:space="preserve"> with vertical antenna model</w:t>
      </w:r>
      <w:r w:rsidR="00703D1D">
        <w:rPr>
          <w:lang w:eastAsia="zh-CN"/>
        </w:rPr>
        <w:t xml:space="preserve"> including the up tilt angle</w:t>
      </w:r>
      <w:r w:rsidR="004B0C73">
        <w:rPr>
          <w:lang w:eastAsia="zh-CN"/>
        </w:rPr>
        <w:t xml:space="preserve"> in one operator</w:t>
      </w:r>
      <w:r>
        <w:rPr>
          <w:lang w:eastAsia="zh-CN"/>
        </w:rPr>
        <w:t>.</w:t>
      </w:r>
    </w:p>
    <w:p w14:paraId="37FD97D6" w14:textId="01DC14F4" w:rsidR="00703D1D" w:rsidRDefault="00C94EC8" w:rsidP="005B5382">
      <w:pPr>
        <w:rPr>
          <w:lang w:eastAsia="zh-CN"/>
        </w:rPr>
      </w:pPr>
      <w:r>
        <w:rPr>
          <w:lang w:eastAsia="zh-CN"/>
        </w:rPr>
        <w:t xml:space="preserve">On the azimuth, 3 sectors in one site provide continuous horizontal coverage. Each sector has the antenna with </w:t>
      </w:r>
      <w:r>
        <w:rPr>
          <w:lang w:eastAsia="zh-CN"/>
        </w:rPr>
        <w:t>65degree</w:t>
      </w:r>
      <w:r>
        <w:rPr>
          <w:lang w:eastAsia="zh-CN"/>
        </w:rPr>
        <w:t xml:space="preserve"> beam width (3dB) in horizontal</w:t>
      </w:r>
      <w:r w:rsidR="00B3234B">
        <w:rPr>
          <w:lang w:eastAsia="zh-CN"/>
        </w:rPr>
        <w:t xml:space="preserve"> in TR 36.942</w:t>
      </w:r>
      <w:r>
        <w:rPr>
          <w:lang w:eastAsia="zh-CN"/>
        </w:rPr>
        <w:t xml:space="preserve">. </w:t>
      </w:r>
      <w:r w:rsidR="00703D1D">
        <w:rPr>
          <w:lang w:eastAsia="zh-CN"/>
        </w:rPr>
        <w:t>Under this deployment, the horizontal coverage is continuous and there is not much interference between sectors.</w:t>
      </w:r>
    </w:p>
    <w:p w14:paraId="2825632F" w14:textId="2886EB21" w:rsidR="00703D1D" w:rsidRDefault="00703D1D" w:rsidP="00703D1D">
      <w:pPr>
        <w:jc w:val="center"/>
        <w:rPr>
          <w:lang w:eastAsia="zh-CN"/>
        </w:rPr>
      </w:pPr>
      <w:r>
        <w:rPr>
          <w:noProof/>
          <w:lang w:val="en-US" w:eastAsia="zh-CN"/>
        </w:rPr>
        <w:drawing>
          <wp:inline distT="0" distB="0" distL="0" distR="0" wp14:anchorId="015AA831" wp14:editId="1D13D4AF">
            <wp:extent cx="2070100" cy="20701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rizontal coverage.jpg"/>
                    <pic:cNvPicPr/>
                  </pic:nvPicPr>
                  <pic:blipFill>
                    <a:blip r:embed="rId10">
                      <a:extLst>
                        <a:ext uri="{28A0092B-C50C-407E-A947-70E740481C1C}">
                          <a14:useLocalDpi xmlns:a14="http://schemas.microsoft.com/office/drawing/2010/main" val="0"/>
                        </a:ext>
                      </a:extLst>
                    </a:blip>
                    <a:stretch>
                      <a:fillRect/>
                    </a:stretch>
                  </pic:blipFill>
                  <pic:spPr>
                    <a:xfrm>
                      <a:off x="0" y="0"/>
                      <a:ext cx="2076740" cy="2076740"/>
                    </a:xfrm>
                    <a:prstGeom prst="rect">
                      <a:avLst/>
                    </a:prstGeom>
                  </pic:spPr>
                </pic:pic>
              </a:graphicData>
            </a:graphic>
          </wp:inline>
        </w:drawing>
      </w:r>
    </w:p>
    <w:p w14:paraId="5AF71384" w14:textId="6B9CAC18" w:rsidR="00703D1D" w:rsidRDefault="00703D1D" w:rsidP="00703D1D">
      <w:pPr>
        <w:pStyle w:val="aff7"/>
        <w:jc w:val="center"/>
        <w:rPr>
          <w:rFonts w:hint="eastAsia"/>
          <w:lang w:eastAsia="zh-CN"/>
        </w:rPr>
      </w:pPr>
      <w:r>
        <w:t xml:space="preserve">Figure </w:t>
      </w:r>
      <w:r>
        <w:fldChar w:fldCharType="begin"/>
      </w:r>
      <w:r>
        <w:instrText xml:space="preserve"> SEQ Figure \* ARABIC </w:instrText>
      </w:r>
      <w:r>
        <w:fldChar w:fldCharType="separate"/>
      </w:r>
      <w:r>
        <w:rPr>
          <w:rFonts w:hint="eastAsia"/>
          <w:noProof/>
        </w:rPr>
        <w:t>2</w:t>
      </w:r>
      <w:r>
        <w:fldChar w:fldCharType="end"/>
      </w:r>
      <w:r>
        <w:t xml:space="preserve"> Illustration of horizontal</w:t>
      </w:r>
      <w:r>
        <w:t xml:space="preserve"> coverage</w:t>
      </w:r>
    </w:p>
    <w:p w14:paraId="27E60F13" w14:textId="6DB49947" w:rsidR="00C94EC8" w:rsidRDefault="00C94EC8" w:rsidP="005B5382">
      <w:r>
        <w:rPr>
          <w:lang w:eastAsia="zh-CN"/>
        </w:rPr>
        <w:t>As the need of coverage move upward, it is necessary for us to study how to cover vertical plane</w:t>
      </w:r>
      <w:r w:rsidR="00703D1D">
        <w:rPr>
          <w:lang w:eastAsia="zh-CN"/>
        </w:rPr>
        <w:t xml:space="preserve"> continuously without severe interference between each other</w:t>
      </w:r>
      <w:r w:rsidR="0060450A">
        <w:rPr>
          <w:lang w:eastAsia="zh-CN"/>
        </w:rPr>
        <w:t xml:space="preserve">. Our </w:t>
      </w:r>
      <w:r w:rsidR="00B3234B">
        <w:rPr>
          <w:lang w:eastAsia="zh-CN"/>
        </w:rPr>
        <w:t xml:space="preserve">current TN BS usually have </w:t>
      </w:r>
      <w:r w:rsidR="00B3234B">
        <w:t>vertical coverage range</w:t>
      </w:r>
      <w:r w:rsidR="00B3234B">
        <w:t xml:space="preserve"> 90-100 degree or 90-120 degree with several degrees down tilt in TR 38.922. </w:t>
      </w:r>
      <w:r w:rsidR="00B73669">
        <w:t>If we have another UAV BS with up tilt to cover higher altitude, we need to study the antenna beam width and the angle of up tilt to avoid interference with traditional TN BS and also vertical continuous coverage.</w:t>
      </w:r>
      <w:r w:rsidR="004B0C73">
        <w:t xml:space="preserve"> </w:t>
      </w:r>
    </w:p>
    <w:p w14:paraId="78124867" w14:textId="6B27B76C" w:rsidR="00B73669" w:rsidRDefault="00B73669" w:rsidP="005B5382">
      <w:pPr>
        <w:rPr>
          <w:lang w:eastAsia="zh-CN"/>
        </w:rPr>
      </w:pPr>
      <w:r>
        <w:t xml:space="preserve">After that, co-existence study with other </w:t>
      </w:r>
      <w:r w:rsidR="004B0C73">
        <w:t>operator TN BS can be done.</w:t>
      </w:r>
    </w:p>
    <w:p w14:paraId="58AEF308" w14:textId="49DADBE6" w:rsidR="00C94EC8" w:rsidRDefault="00B3234B" w:rsidP="00663203">
      <w:pPr>
        <w:jc w:val="center"/>
        <w:rPr>
          <w:lang w:eastAsia="zh-CN"/>
        </w:rPr>
      </w:pPr>
      <w:r>
        <w:rPr>
          <w:noProof/>
          <w:lang w:val="en-US" w:eastAsia="zh-CN"/>
        </w:rPr>
        <w:lastRenderedPageBreak/>
        <w:drawing>
          <wp:inline distT="0" distB="0" distL="0" distR="0" wp14:anchorId="6C32E09E" wp14:editId="6B7DFC60">
            <wp:extent cx="3194050" cy="2148938"/>
            <wp:effectExtent l="0" t="0" r="635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tical coverage.jpg"/>
                    <pic:cNvPicPr/>
                  </pic:nvPicPr>
                  <pic:blipFill>
                    <a:blip r:embed="rId11">
                      <a:extLst>
                        <a:ext uri="{28A0092B-C50C-407E-A947-70E740481C1C}">
                          <a14:useLocalDpi xmlns:a14="http://schemas.microsoft.com/office/drawing/2010/main" val="0"/>
                        </a:ext>
                      </a:extLst>
                    </a:blip>
                    <a:stretch>
                      <a:fillRect/>
                    </a:stretch>
                  </pic:blipFill>
                  <pic:spPr>
                    <a:xfrm>
                      <a:off x="0" y="0"/>
                      <a:ext cx="3203789" cy="2155490"/>
                    </a:xfrm>
                    <a:prstGeom prst="rect">
                      <a:avLst/>
                    </a:prstGeom>
                  </pic:spPr>
                </pic:pic>
              </a:graphicData>
            </a:graphic>
          </wp:inline>
        </w:drawing>
      </w:r>
    </w:p>
    <w:p w14:paraId="10517F69" w14:textId="28A62415" w:rsidR="00663203" w:rsidRDefault="00663203" w:rsidP="00663203">
      <w:pPr>
        <w:pStyle w:val="aff7"/>
        <w:jc w:val="center"/>
      </w:pPr>
      <w:r>
        <w:t xml:space="preserve">Figure </w:t>
      </w:r>
      <w:r>
        <w:fldChar w:fldCharType="begin"/>
      </w:r>
      <w:r>
        <w:instrText xml:space="preserve"> SEQ Figure \* ARABIC </w:instrText>
      </w:r>
      <w:r>
        <w:fldChar w:fldCharType="separate"/>
      </w:r>
      <w:r w:rsidR="00703D1D">
        <w:rPr>
          <w:rFonts w:hint="eastAsia"/>
          <w:noProof/>
        </w:rPr>
        <w:t>3</w:t>
      </w:r>
      <w:r>
        <w:fldChar w:fldCharType="end"/>
      </w:r>
      <w:r>
        <w:t xml:space="preserve"> Illustration of vertical coverage</w:t>
      </w:r>
    </w:p>
    <w:p w14:paraId="2AE8C465" w14:textId="132BDB06" w:rsidR="00B73669" w:rsidRPr="0024480B" w:rsidRDefault="00B73669" w:rsidP="00B73669">
      <w:pPr>
        <w:rPr>
          <w:b/>
        </w:rPr>
      </w:pPr>
      <w:r w:rsidRPr="0024480B">
        <w:rPr>
          <w:rFonts w:hint="eastAsia"/>
          <w:b/>
          <w:lang w:eastAsia="zh-CN"/>
        </w:rPr>
        <w:t>P</w:t>
      </w:r>
      <w:r w:rsidRPr="0024480B">
        <w:rPr>
          <w:b/>
          <w:lang w:eastAsia="zh-CN"/>
        </w:rPr>
        <w:t>roposal</w:t>
      </w:r>
      <w:r w:rsidR="0024480B">
        <w:rPr>
          <w:b/>
          <w:lang w:eastAsia="zh-CN"/>
        </w:rPr>
        <w:t xml:space="preserve"> 3</w:t>
      </w:r>
      <w:r w:rsidRPr="0024480B">
        <w:rPr>
          <w:b/>
          <w:lang w:eastAsia="zh-CN"/>
        </w:rPr>
        <w:t xml:space="preserve">: RAN4 should </w:t>
      </w:r>
      <w:r w:rsidRPr="0024480B">
        <w:rPr>
          <w:b/>
        </w:rPr>
        <w:t xml:space="preserve">study the antenna beam width and the angle of up tilt </w:t>
      </w:r>
      <w:r w:rsidRPr="0024480B">
        <w:rPr>
          <w:b/>
        </w:rPr>
        <w:t xml:space="preserve">for UAV BS </w:t>
      </w:r>
      <w:r w:rsidRPr="0024480B">
        <w:rPr>
          <w:b/>
        </w:rPr>
        <w:t xml:space="preserve">to </w:t>
      </w:r>
      <w:r w:rsidRPr="0024480B">
        <w:rPr>
          <w:b/>
        </w:rPr>
        <w:t xml:space="preserve">implement </w:t>
      </w:r>
      <w:r w:rsidRPr="0024480B">
        <w:rPr>
          <w:b/>
        </w:rPr>
        <w:t>continuous</w:t>
      </w:r>
      <w:r w:rsidRPr="0024480B">
        <w:rPr>
          <w:b/>
        </w:rPr>
        <w:t xml:space="preserve"> </w:t>
      </w:r>
      <w:r w:rsidRPr="0024480B">
        <w:rPr>
          <w:b/>
        </w:rPr>
        <w:t>vertical coverage</w:t>
      </w:r>
      <w:r w:rsidRPr="0024480B">
        <w:rPr>
          <w:b/>
        </w:rPr>
        <w:t xml:space="preserve"> and </w:t>
      </w:r>
      <w:r w:rsidRPr="0024480B">
        <w:rPr>
          <w:b/>
        </w:rPr>
        <w:t>avoid interference with traditional TN BS.</w:t>
      </w:r>
      <w:r w:rsidRPr="0024480B">
        <w:rPr>
          <w:b/>
        </w:rPr>
        <w:t xml:space="preserve"> </w:t>
      </w:r>
      <w:r w:rsidR="0024480B" w:rsidRPr="0024480B">
        <w:rPr>
          <w:b/>
        </w:rPr>
        <w:t xml:space="preserve">After that, </w:t>
      </w:r>
      <w:r w:rsidR="0024480B" w:rsidRPr="0024480B">
        <w:rPr>
          <w:b/>
        </w:rPr>
        <w:t>co-existence study with other operator TN BS can be done.</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6B1D4DE6" w:rsidR="00760526" w:rsidRPr="00693A83" w:rsidRDefault="0071184C" w:rsidP="00693A83">
      <w:pPr>
        <w:rPr>
          <w:lang w:val="en-US" w:eastAsia="zh-CN"/>
        </w:rPr>
      </w:pPr>
      <w:r w:rsidRPr="00A33D17">
        <w:rPr>
          <w:lang w:val="en-US" w:eastAsia="zh-CN"/>
        </w:rPr>
        <w:t xml:space="preserve">This contribution provides </w:t>
      </w:r>
      <w:r w:rsidR="0089434E" w:rsidRPr="00FA1827">
        <w:rPr>
          <w:lang w:eastAsia="zh-CN"/>
        </w:rPr>
        <w:t xml:space="preserve">coexistence </w:t>
      </w:r>
      <w:r w:rsidR="0089434E">
        <w:rPr>
          <w:lang w:eastAsia="zh-CN"/>
        </w:rPr>
        <w:t xml:space="preserve">analysis </w:t>
      </w:r>
      <w:r w:rsidR="0089434E" w:rsidRPr="00FA1827">
        <w:rPr>
          <w:lang w:eastAsia="zh-CN"/>
        </w:rPr>
        <w:t>for UAV</w:t>
      </w:r>
      <w:r w:rsidR="00AF34E9">
        <w:rPr>
          <w:lang w:val="en-US" w:eastAsia="zh-CN"/>
        </w:rPr>
        <w:t xml:space="preserve"> and the </w:t>
      </w:r>
      <w:r w:rsidR="00B97109">
        <w:rPr>
          <w:lang w:val="en-US" w:eastAsia="zh-CN"/>
        </w:rPr>
        <w:t xml:space="preserve">observations and </w:t>
      </w:r>
      <w:r w:rsidR="00AF34E9">
        <w:rPr>
          <w:lang w:val="en-US" w:eastAsia="zh-CN"/>
        </w:rPr>
        <w:t>proposal</w:t>
      </w:r>
      <w:r w:rsidR="00B97109">
        <w:rPr>
          <w:lang w:val="en-US" w:eastAsia="zh-CN"/>
        </w:rPr>
        <w:t>s are</w:t>
      </w:r>
      <w:r w:rsidRPr="00794364">
        <w:rPr>
          <w:lang w:val="en-US" w:eastAsia="zh-CN"/>
        </w:rPr>
        <w:t xml:space="preserve"> as </w:t>
      </w:r>
      <w:r w:rsidR="00AF34E9">
        <w:rPr>
          <w:lang w:val="en-US" w:eastAsia="zh-CN"/>
        </w:rPr>
        <w:t>below</w:t>
      </w:r>
      <w:r w:rsidRPr="00794364">
        <w:rPr>
          <w:lang w:val="en-US" w:eastAsia="zh-CN"/>
        </w:rPr>
        <w:t>:</w:t>
      </w:r>
    </w:p>
    <w:p w14:paraId="52AB4230" w14:textId="77777777" w:rsidR="0089434E" w:rsidRPr="00422EB4" w:rsidRDefault="0089434E" w:rsidP="0089434E">
      <w:pPr>
        <w:rPr>
          <w:b/>
          <w:lang w:eastAsia="zh-CN"/>
        </w:rPr>
      </w:pPr>
      <w:r>
        <w:rPr>
          <w:b/>
          <w:lang w:eastAsia="zh-CN"/>
        </w:rPr>
        <w:t>Observation</w:t>
      </w:r>
      <w:r w:rsidRPr="001C37A8">
        <w:rPr>
          <w:b/>
          <w:lang w:eastAsia="zh-CN"/>
        </w:rPr>
        <w:t xml:space="preserve"> 1: </w:t>
      </w:r>
      <w:r>
        <w:rPr>
          <w:b/>
          <w:lang w:eastAsia="zh-CN"/>
        </w:rPr>
        <w:t>F</w:t>
      </w:r>
      <w:r w:rsidRPr="00422EB4">
        <w:rPr>
          <w:b/>
          <w:lang w:eastAsia="zh-CN"/>
        </w:rPr>
        <w:t>or scenario 4 &amp; 8, UAV to TN RMa is the most important scenario</w:t>
      </w:r>
      <w:r w:rsidRPr="001C37A8">
        <w:rPr>
          <w:b/>
          <w:lang w:eastAsia="zh-CN"/>
        </w:rPr>
        <w:t>.</w:t>
      </w:r>
    </w:p>
    <w:p w14:paraId="6A78080A" w14:textId="77777777" w:rsidR="0089434E" w:rsidRPr="002B450A" w:rsidRDefault="0089434E" w:rsidP="0089434E">
      <w:r>
        <w:rPr>
          <w:b/>
          <w:lang w:eastAsia="zh-CN"/>
        </w:rPr>
        <w:t>Observation 2</w:t>
      </w:r>
      <w:r w:rsidRPr="001C37A8">
        <w:rPr>
          <w:b/>
          <w:lang w:eastAsia="zh-CN"/>
        </w:rPr>
        <w:t xml:space="preserve">: </w:t>
      </w:r>
      <w:r>
        <w:rPr>
          <w:b/>
          <w:lang w:eastAsia="zh-CN"/>
        </w:rPr>
        <w:t>F</w:t>
      </w:r>
      <w:r w:rsidRPr="00422EB4">
        <w:rPr>
          <w:b/>
          <w:lang w:eastAsia="zh-CN"/>
        </w:rPr>
        <w:t xml:space="preserve">or scenario </w:t>
      </w:r>
      <w:r>
        <w:rPr>
          <w:b/>
          <w:lang w:eastAsia="zh-CN"/>
        </w:rPr>
        <w:t>3</w:t>
      </w:r>
      <w:r w:rsidRPr="00422EB4">
        <w:rPr>
          <w:b/>
          <w:lang w:eastAsia="zh-CN"/>
        </w:rPr>
        <w:t xml:space="preserve"> &amp; </w:t>
      </w:r>
      <w:r>
        <w:rPr>
          <w:b/>
          <w:lang w:eastAsia="zh-CN"/>
        </w:rPr>
        <w:t>7</w:t>
      </w:r>
      <w:r w:rsidRPr="00422EB4">
        <w:rPr>
          <w:b/>
          <w:lang w:eastAsia="zh-CN"/>
        </w:rPr>
        <w:t xml:space="preserve">, UAV to TN </w:t>
      </w:r>
      <w:r>
        <w:rPr>
          <w:b/>
          <w:lang w:eastAsia="zh-CN"/>
        </w:rPr>
        <w:t>U</w:t>
      </w:r>
      <w:r w:rsidRPr="00422EB4">
        <w:rPr>
          <w:b/>
          <w:lang w:eastAsia="zh-CN"/>
        </w:rPr>
        <w:t>Ma is the most important scenario</w:t>
      </w:r>
      <w:r w:rsidRPr="001C37A8">
        <w:rPr>
          <w:b/>
          <w:lang w:eastAsia="zh-CN"/>
        </w:rPr>
        <w:t>.</w:t>
      </w:r>
    </w:p>
    <w:p w14:paraId="19D9673D" w14:textId="354526BB" w:rsidR="0089434E" w:rsidRDefault="0089434E" w:rsidP="0089434E">
      <w:pPr>
        <w:rPr>
          <w:b/>
          <w:lang w:eastAsia="zh-CN"/>
        </w:rPr>
      </w:pPr>
      <w:r w:rsidRPr="00355E57">
        <w:rPr>
          <w:b/>
          <w:lang w:eastAsia="zh-CN"/>
        </w:rPr>
        <w:t xml:space="preserve">Proposal 1: The network layout and scenario </w:t>
      </w:r>
      <w:r w:rsidR="006C6CAC">
        <w:rPr>
          <w:b/>
          <w:lang w:eastAsia="zh-CN"/>
        </w:rPr>
        <w:t xml:space="preserve">for co-existence </w:t>
      </w:r>
      <w:r w:rsidRPr="00355E57">
        <w:rPr>
          <w:b/>
          <w:lang w:eastAsia="zh-CN"/>
        </w:rPr>
        <w:t xml:space="preserve">can be down selected to </w:t>
      </w:r>
    </w:p>
    <w:p w14:paraId="445A4F73" w14:textId="77777777" w:rsidR="0089434E" w:rsidRPr="00C747C4" w:rsidRDefault="0089434E" w:rsidP="0089434E">
      <w:pPr>
        <w:pStyle w:val="aff2"/>
        <w:numPr>
          <w:ilvl w:val="0"/>
          <w:numId w:val="28"/>
        </w:numPr>
        <w:ind w:firstLineChars="0"/>
        <w:rPr>
          <w:b/>
        </w:rPr>
      </w:pPr>
      <w:r w:rsidRPr="00C747C4">
        <w:rPr>
          <w:b/>
        </w:rPr>
        <w:t>UAV to TN RMa for scenario 4 &amp; 8</w:t>
      </w:r>
    </w:p>
    <w:p w14:paraId="57A6C2C5" w14:textId="77777777" w:rsidR="0089434E" w:rsidRPr="00C747C4" w:rsidRDefault="0089434E" w:rsidP="0089434E">
      <w:pPr>
        <w:pStyle w:val="aff2"/>
        <w:numPr>
          <w:ilvl w:val="0"/>
          <w:numId w:val="28"/>
        </w:numPr>
        <w:ind w:firstLineChars="0"/>
        <w:rPr>
          <w:b/>
        </w:rPr>
      </w:pPr>
      <w:r w:rsidRPr="00C747C4">
        <w:rPr>
          <w:b/>
        </w:rPr>
        <w:t>UAV to TN UMa for scenario 3 &amp; 7</w:t>
      </w:r>
    </w:p>
    <w:p w14:paraId="77F40B0E" w14:textId="29B60A03" w:rsidR="0089434E" w:rsidRDefault="0089434E" w:rsidP="0089434E">
      <w:pPr>
        <w:rPr>
          <w:b/>
          <w:lang w:eastAsia="zh-CN"/>
        </w:rPr>
      </w:pPr>
      <w:r w:rsidRPr="008A373F">
        <w:rPr>
          <w:b/>
          <w:lang w:eastAsia="zh-CN"/>
        </w:rPr>
        <w:t xml:space="preserve">Proposal 2: It is proposed to consider the </w:t>
      </w:r>
      <w:r>
        <w:rPr>
          <w:b/>
          <w:lang w:eastAsia="zh-CN"/>
        </w:rPr>
        <w:t xml:space="preserve">aggressive </w:t>
      </w:r>
      <w:r w:rsidRPr="008A373F">
        <w:rPr>
          <w:b/>
          <w:lang w:eastAsia="zh-CN"/>
        </w:rPr>
        <w:t>TN BS cluster with 19 sites and 57 sectors directly below the victim UAV UE as in Figure 2.</w:t>
      </w:r>
    </w:p>
    <w:p w14:paraId="47AAE75C" w14:textId="103C31C6" w:rsidR="0024480B" w:rsidRPr="0024480B" w:rsidRDefault="0024480B" w:rsidP="0089434E">
      <w:pPr>
        <w:rPr>
          <w:b/>
        </w:rPr>
      </w:pPr>
      <w:r w:rsidRPr="0024480B">
        <w:rPr>
          <w:rFonts w:hint="eastAsia"/>
          <w:b/>
          <w:lang w:eastAsia="zh-CN"/>
        </w:rPr>
        <w:t>P</w:t>
      </w:r>
      <w:r w:rsidRPr="0024480B">
        <w:rPr>
          <w:b/>
          <w:lang w:eastAsia="zh-CN"/>
        </w:rPr>
        <w:t>roposal</w:t>
      </w:r>
      <w:r>
        <w:rPr>
          <w:b/>
          <w:lang w:eastAsia="zh-CN"/>
        </w:rPr>
        <w:t xml:space="preserve"> 3</w:t>
      </w:r>
      <w:r w:rsidRPr="0024480B">
        <w:rPr>
          <w:b/>
          <w:lang w:eastAsia="zh-CN"/>
        </w:rPr>
        <w:t xml:space="preserve">: RAN4 should </w:t>
      </w:r>
      <w:r w:rsidRPr="0024480B">
        <w:rPr>
          <w:b/>
        </w:rPr>
        <w:t>study the antenna beam width and the angle of up tilt for UAV BS to implement continuous vertical coverage and avoid interference with traditional TN BS. After that, co-existence study with other operator TN BS can be done.</w:t>
      </w:r>
      <w:bookmarkStart w:id="6" w:name="_GoBack"/>
      <w:bookmarkEnd w:id="6"/>
    </w:p>
    <w:p w14:paraId="40A09D18" w14:textId="092134A0" w:rsidR="00FA1827" w:rsidRPr="00FA1827" w:rsidRDefault="006C77F8" w:rsidP="00FA1827">
      <w:pPr>
        <w:pStyle w:val="10"/>
        <w:numPr>
          <w:ilvl w:val="0"/>
          <w:numId w:val="4"/>
        </w:numPr>
        <w:ind w:left="0" w:firstLine="0"/>
        <w:rPr>
          <w:sz w:val="28"/>
          <w:szCs w:val="28"/>
        </w:rPr>
      </w:pPr>
      <w:r w:rsidRPr="003B4D3E">
        <w:rPr>
          <w:sz w:val="28"/>
          <w:szCs w:val="28"/>
        </w:rPr>
        <w:t>References</w:t>
      </w:r>
      <w:bookmarkEnd w:id="0"/>
      <w:bookmarkEnd w:id="1"/>
    </w:p>
    <w:p w14:paraId="42BDB27C" w14:textId="73321C2A" w:rsidR="006F576C" w:rsidRPr="00FA1827" w:rsidRDefault="00FA1827" w:rsidP="00FA1827">
      <w:pPr>
        <w:pStyle w:val="aff2"/>
        <w:numPr>
          <w:ilvl w:val="0"/>
          <w:numId w:val="5"/>
        </w:numPr>
        <w:spacing w:after="120"/>
        <w:ind w:firstLineChars="0"/>
        <w:rPr>
          <w:kern w:val="0"/>
          <w:sz w:val="20"/>
          <w:szCs w:val="20"/>
          <w:lang w:val="en-GB"/>
        </w:rPr>
      </w:pPr>
      <w:r w:rsidRPr="00FA1827">
        <w:t>R4-2523101, WF for [117][319] NR_UAV, Qualcomm Incorporated, CMCC</w:t>
      </w:r>
    </w:p>
    <w:sectPr w:rsidR="006F576C" w:rsidRPr="00FA1827" w:rsidSect="001F29DB">
      <w:headerReference w:type="default" r:id="rId12"/>
      <w:footnotePr>
        <w:numRestart w:val="eachSect"/>
      </w:footnotePr>
      <w:pgSz w:w="11907" w:h="16840" w:code="9"/>
      <w:pgMar w:top="1418" w:right="14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9ED14" w14:textId="77777777" w:rsidR="001C4C16" w:rsidRDefault="001C4C16">
      <w:r>
        <w:separator/>
      </w:r>
    </w:p>
  </w:endnote>
  <w:endnote w:type="continuationSeparator" w:id="0">
    <w:p w14:paraId="5E71D4EE" w14:textId="77777777" w:rsidR="001C4C16" w:rsidRDefault="001C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B8641" w14:textId="77777777" w:rsidR="001C4C16" w:rsidRDefault="001C4C16">
      <w:r>
        <w:separator/>
      </w:r>
    </w:p>
  </w:footnote>
  <w:footnote w:type="continuationSeparator" w:id="0">
    <w:p w14:paraId="1A7409AC" w14:textId="77777777" w:rsidR="001C4C16" w:rsidRDefault="001C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B614A9"/>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1" w15:restartNumberingAfterBreak="0">
    <w:nsid w:val="6F591BF9"/>
    <w:multiLevelType w:val="singleLevel"/>
    <w:tmpl w:val="6F591BF9"/>
    <w:lvl w:ilvl="0">
      <w:start w:val="1"/>
      <w:numFmt w:val="decimal"/>
      <w:suff w:val="space"/>
      <w:lvlText w:val="%1."/>
      <w:lvlJc w:val="left"/>
    </w:lvl>
  </w:abstractNum>
  <w:abstractNum w:abstractNumId="22" w15:restartNumberingAfterBreak="0">
    <w:nsid w:val="6F62420F"/>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9"/>
  </w:num>
  <w:num w:numId="4">
    <w:abstractNumId w:val="15"/>
  </w:num>
  <w:num w:numId="5">
    <w:abstractNumId w:val="14"/>
  </w:num>
  <w:num w:numId="6">
    <w:abstractNumId w:val="24"/>
  </w:num>
  <w:num w:numId="7">
    <w:abstractNumId w:val="17"/>
  </w:num>
  <w:num w:numId="8">
    <w:abstractNumId w:val="11"/>
  </w:num>
  <w:num w:numId="9">
    <w:abstractNumId w:val="18"/>
  </w:num>
  <w:num w:numId="10">
    <w:abstractNumId w:val="12"/>
  </w:num>
  <w:num w:numId="11">
    <w:abstractNumId w:val="9"/>
  </w:num>
  <w:num w:numId="12">
    <w:abstractNumId w:val="23"/>
  </w:num>
  <w:num w:numId="13">
    <w:abstractNumId w:val="7"/>
  </w:num>
  <w:num w:numId="14">
    <w:abstractNumId w:val="0"/>
  </w:num>
  <w:num w:numId="15">
    <w:abstractNumId w:val="2"/>
  </w:num>
  <w:num w:numId="16">
    <w:abstractNumId w:val="13"/>
  </w:num>
  <w:num w:numId="17">
    <w:abstractNumId w:val="3"/>
  </w:num>
  <w:num w:numId="18">
    <w:abstractNumId w:val="21"/>
  </w:num>
  <w:num w:numId="19">
    <w:abstractNumId w:val="13"/>
  </w:num>
  <w:num w:numId="20">
    <w:abstractNumId w:val="8"/>
  </w:num>
  <w:num w:numId="21">
    <w:abstractNumId w:val="20"/>
  </w:num>
  <w:num w:numId="22">
    <w:abstractNumId w:val="8"/>
  </w:num>
  <w:num w:numId="23">
    <w:abstractNumId w:val="6"/>
  </w:num>
  <w:num w:numId="24">
    <w:abstractNumId w:val="10"/>
  </w:num>
  <w:num w:numId="25">
    <w:abstractNumId w:val="18"/>
  </w:num>
  <w:num w:numId="26">
    <w:abstractNumId w:val="4"/>
  </w:num>
  <w:num w:numId="27">
    <w:abstractNumId w:val="1"/>
  </w:num>
  <w:num w:numId="2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476A"/>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0A0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131"/>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31F"/>
    <w:rsid w:val="0011356C"/>
    <w:rsid w:val="00113924"/>
    <w:rsid w:val="00113C1C"/>
    <w:rsid w:val="00114338"/>
    <w:rsid w:val="001144C3"/>
    <w:rsid w:val="00114589"/>
    <w:rsid w:val="001147E4"/>
    <w:rsid w:val="00114DA4"/>
    <w:rsid w:val="001150C3"/>
    <w:rsid w:val="001150C4"/>
    <w:rsid w:val="00115812"/>
    <w:rsid w:val="00116565"/>
    <w:rsid w:val="001165AB"/>
    <w:rsid w:val="0011697B"/>
    <w:rsid w:val="00116D23"/>
    <w:rsid w:val="0011704D"/>
    <w:rsid w:val="001172E5"/>
    <w:rsid w:val="00117305"/>
    <w:rsid w:val="00117C8E"/>
    <w:rsid w:val="00117CDA"/>
    <w:rsid w:val="001205C4"/>
    <w:rsid w:val="00120BBC"/>
    <w:rsid w:val="00120D2D"/>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C16"/>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9DB"/>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80B"/>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80F"/>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67C6B"/>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2E4"/>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E6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777"/>
    <w:rsid w:val="003528DF"/>
    <w:rsid w:val="00352D64"/>
    <w:rsid w:val="00353756"/>
    <w:rsid w:val="003543FC"/>
    <w:rsid w:val="00354B45"/>
    <w:rsid w:val="00354BCF"/>
    <w:rsid w:val="00354EF7"/>
    <w:rsid w:val="00355428"/>
    <w:rsid w:val="00355499"/>
    <w:rsid w:val="00355DBD"/>
    <w:rsid w:val="00355E57"/>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2EB4"/>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7A"/>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384"/>
    <w:rsid w:val="004A787D"/>
    <w:rsid w:val="004A79CB"/>
    <w:rsid w:val="004A7A3C"/>
    <w:rsid w:val="004A7F9F"/>
    <w:rsid w:val="004B07BD"/>
    <w:rsid w:val="004B0C73"/>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90"/>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0A9"/>
    <w:rsid w:val="004F2414"/>
    <w:rsid w:val="004F338E"/>
    <w:rsid w:val="004F3B9F"/>
    <w:rsid w:val="004F3ECE"/>
    <w:rsid w:val="004F45E2"/>
    <w:rsid w:val="004F56BF"/>
    <w:rsid w:val="004F6080"/>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50A"/>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32"/>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203"/>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46"/>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BF0"/>
    <w:rsid w:val="006C4C05"/>
    <w:rsid w:val="006C5063"/>
    <w:rsid w:val="006C512A"/>
    <w:rsid w:val="006C5247"/>
    <w:rsid w:val="006C550E"/>
    <w:rsid w:val="006C5981"/>
    <w:rsid w:val="006C5CA0"/>
    <w:rsid w:val="006C63FC"/>
    <w:rsid w:val="006C6418"/>
    <w:rsid w:val="006C6681"/>
    <w:rsid w:val="006C6753"/>
    <w:rsid w:val="006C6CAC"/>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D1D"/>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32"/>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733"/>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1B1"/>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34E"/>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73F"/>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811"/>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3DCA"/>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47D20"/>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691"/>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639"/>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6FC"/>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623"/>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4B"/>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3669"/>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142"/>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7B9"/>
    <w:rsid w:val="00B94E83"/>
    <w:rsid w:val="00B94F76"/>
    <w:rsid w:val="00B95191"/>
    <w:rsid w:val="00B951AC"/>
    <w:rsid w:val="00B9540D"/>
    <w:rsid w:val="00B955CD"/>
    <w:rsid w:val="00B957B7"/>
    <w:rsid w:val="00B968C8"/>
    <w:rsid w:val="00B96BDB"/>
    <w:rsid w:val="00B97109"/>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2F1"/>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48F"/>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7C4"/>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C8"/>
    <w:rsid w:val="00C950CE"/>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C7F"/>
    <w:rsid w:val="00CB4DF0"/>
    <w:rsid w:val="00CB4E3E"/>
    <w:rsid w:val="00CB5C92"/>
    <w:rsid w:val="00CB6217"/>
    <w:rsid w:val="00CB65A5"/>
    <w:rsid w:val="00CB68C8"/>
    <w:rsid w:val="00CB6F60"/>
    <w:rsid w:val="00CB7025"/>
    <w:rsid w:val="00CB7530"/>
    <w:rsid w:val="00CB7AB7"/>
    <w:rsid w:val="00CB7C55"/>
    <w:rsid w:val="00CB7DF0"/>
    <w:rsid w:val="00CC003E"/>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0C"/>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D45"/>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B09"/>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563"/>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38B"/>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3C8C"/>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87E"/>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827"/>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480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080194">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09976">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4580919">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1096947">
      <w:bodyDiv w:val="1"/>
      <w:marLeft w:val="0"/>
      <w:marRight w:val="0"/>
      <w:marTop w:val="0"/>
      <w:marBottom w:val="0"/>
      <w:divBdr>
        <w:top w:val="none" w:sz="0" w:space="0" w:color="auto"/>
        <w:left w:val="none" w:sz="0" w:space="0" w:color="auto"/>
        <w:bottom w:val="none" w:sz="0" w:space="0" w:color="auto"/>
        <w:right w:val="none" w:sz="0" w:space="0" w:color="auto"/>
      </w:divBdr>
      <w:divsChild>
        <w:div w:id="169374995">
          <w:marLeft w:val="0"/>
          <w:marRight w:val="0"/>
          <w:marTop w:val="0"/>
          <w:marBottom w:val="0"/>
          <w:divBdr>
            <w:top w:val="none" w:sz="0" w:space="0" w:color="auto"/>
            <w:left w:val="none" w:sz="0" w:space="0" w:color="auto"/>
            <w:bottom w:val="none" w:sz="0" w:space="0" w:color="auto"/>
            <w:right w:val="none" w:sz="0" w:space="0" w:color="auto"/>
          </w:divBdr>
          <w:divsChild>
            <w:div w:id="2007316928">
              <w:marLeft w:val="0"/>
              <w:marRight w:val="0"/>
              <w:marTop w:val="100"/>
              <w:marBottom w:val="0"/>
              <w:divBdr>
                <w:top w:val="none" w:sz="0" w:space="0" w:color="auto"/>
                <w:left w:val="none" w:sz="0" w:space="0" w:color="auto"/>
                <w:bottom w:val="none" w:sz="0" w:space="0" w:color="auto"/>
                <w:right w:val="none" w:sz="0" w:space="0" w:color="auto"/>
              </w:divBdr>
              <w:divsChild>
                <w:div w:id="969941855">
                  <w:marLeft w:val="0"/>
                  <w:marRight w:val="0"/>
                  <w:marTop w:val="0"/>
                  <w:marBottom w:val="0"/>
                  <w:divBdr>
                    <w:top w:val="none" w:sz="0" w:space="0" w:color="auto"/>
                    <w:left w:val="none" w:sz="0" w:space="0" w:color="auto"/>
                    <w:bottom w:val="none" w:sz="0" w:space="0" w:color="auto"/>
                    <w:right w:val="none" w:sz="0" w:space="0" w:color="auto"/>
                  </w:divBdr>
                </w:div>
              </w:divsChild>
            </w:div>
            <w:div w:id="654530356">
              <w:marLeft w:val="0"/>
              <w:marRight w:val="0"/>
              <w:marTop w:val="0"/>
              <w:marBottom w:val="0"/>
              <w:divBdr>
                <w:top w:val="none" w:sz="0" w:space="0" w:color="auto"/>
                <w:left w:val="none" w:sz="0" w:space="0" w:color="auto"/>
                <w:bottom w:val="none" w:sz="0" w:space="0" w:color="auto"/>
                <w:right w:val="none" w:sz="0" w:space="0" w:color="auto"/>
              </w:divBdr>
              <w:divsChild>
                <w:div w:id="3005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152">
          <w:marLeft w:val="0"/>
          <w:marRight w:val="0"/>
          <w:marTop w:val="0"/>
          <w:marBottom w:val="0"/>
          <w:divBdr>
            <w:top w:val="none" w:sz="0" w:space="0" w:color="auto"/>
            <w:left w:val="none" w:sz="0" w:space="0" w:color="auto"/>
            <w:bottom w:val="none" w:sz="0" w:space="0" w:color="auto"/>
            <w:right w:val="none" w:sz="0" w:space="0" w:color="auto"/>
          </w:divBdr>
          <w:divsChild>
            <w:div w:id="791822844">
              <w:marLeft w:val="0"/>
              <w:marRight w:val="0"/>
              <w:marTop w:val="0"/>
              <w:marBottom w:val="0"/>
              <w:divBdr>
                <w:top w:val="none" w:sz="0" w:space="0" w:color="auto"/>
                <w:left w:val="none" w:sz="0" w:space="0" w:color="auto"/>
                <w:bottom w:val="none" w:sz="0" w:space="0" w:color="auto"/>
                <w:right w:val="none" w:sz="0" w:space="0" w:color="auto"/>
              </w:divBdr>
              <w:divsChild>
                <w:div w:id="1438326087">
                  <w:marLeft w:val="0"/>
                  <w:marRight w:val="0"/>
                  <w:marTop w:val="0"/>
                  <w:marBottom w:val="0"/>
                  <w:divBdr>
                    <w:top w:val="none" w:sz="0" w:space="0" w:color="auto"/>
                    <w:left w:val="none" w:sz="0" w:space="0" w:color="auto"/>
                    <w:bottom w:val="none" w:sz="0" w:space="0" w:color="auto"/>
                    <w:right w:val="none" w:sz="0" w:space="0" w:color="auto"/>
                  </w:divBdr>
                  <w:divsChild>
                    <w:div w:id="20891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0F841-C8B5-42C8-A8BE-763491D7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4</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45</cp:revision>
  <dcterms:created xsi:type="dcterms:W3CDTF">2025-12-15T00:38:00Z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